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7B2A61FE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12EF2350" w14:textId="11539067" w:rsidR="005D6536" w:rsidRPr="00396D3C" w:rsidRDefault="00F215C8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</w:pPr>
            <w:r w:rsidRPr="00396D3C"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  <w:t xml:space="preserve">Información </w:t>
            </w:r>
            <w:r w:rsidR="008321D5" w:rsidRPr="00396D3C"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  <w:t>G</w:t>
            </w:r>
            <w:r w:rsidRPr="00396D3C"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  <w:t>eneral</w:t>
            </w:r>
          </w:p>
        </w:tc>
      </w:tr>
      <w:tr w:rsidR="00396D3C" w:rsidRPr="00396D3C" w14:paraId="6A2C1E50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6332FB88" w14:textId="77777777" w:rsidR="00DC0F64" w:rsidRPr="00396D3C" w:rsidRDefault="00DC0F64" w:rsidP="003560D9">
            <w:pPr>
              <w:rPr>
                <w:color w:val="000000" w:themeColor="text1"/>
                <w:sz w:val="10"/>
                <w:szCs w:val="10"/>
              </w:rPr>
            </w:pPr>
          </w:p>
          <w:p w14:paraId="3AFDF2FC" w14:textId="6135810B" w:rsidR="003560D9" w:rsidRPr="007F2B3F" w:rsidRDefault="003560D9" w:rsidP="003560D9">
            <w:pPr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Nombre del Proyecto: ________________________________________</w:t>
            </w:r>
            <w:r w:rsidR="00230956" w:rsidRPr="007F2B3F">
              <w:rPr>
                <w:b w:val="0"/>
                <w:bCs w:val="0"/>
                <w:color w:val="000000" w:themeColor="text1"/>
              </w:rPr>
              <w:t>_____</w:t>
            </w:r>
            <w:r w:rsidR="0001362E" w:rsidRPr="007F2B3F">
              <w:rPr>
                <w:b w:val="0"/>
                <w:bCs w:val="0"/>
                <w:color w:val="000000" w:themeColor="text1"/>
              </w:rPr>
              <w:t>_____________</w:t>
            </w:r>
          </w:p>
          <w:p w14:paraId="3B5F7089" w14:textId="4F7BF366" w:rsidR="003560D9" w:rsidRPr="007F2B3F" w:rsidRDefault="003560D9" w:rsidP="003560D9">
            <w:pPr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Fecha de Elaboración: ________________________________________</w:t>
            </w:r>
            <w:r w:rsidR="0001362E" w:rsidRPr="007F2B3F">
              <w:rPr>
                <w:b w:val="0"/>
                <w:bCs w:val="0"/>
                <w:color w:val="000000" w:themeColor="text1"/>
              </w:rPr>
              <w:t>__________________</w:t>
            </w:r>
          </w:p>
          <w:p w14:paraId="69502E68" w14:textId="77777777" w:rsidR="00DC0F64" w:rsidRPr="00396D3C" w:rsidRDefault="00DC0F64" w:rsidP="003560D9">
            <w:pPr>
              <w:ind w:left="0" w:firstLine="0"/>
              <w:rPr>
                <w:color w:val="000000" w:themeColor="text1"/>
                <w:sz w:val="10"/>
                <w:szCs w:val="10"/>
              </w:rPr>
            </w:pPr>
          </w:p>
          <w:p w14:paraId="23FE3460" w14:textId="6D7DAAB0" w:rsidR="00230956" w:rsidRPr="00396D3C" w:rsidRDefault="00230956" w:rsidP="003560D9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</w:tr>
      <w:tr w:rsidR="00396D3C" w:rsidRPr="00396D3C" w14:paraId="795D1B0E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3993E24B" w14:textId="77777777" w:rsidR="005D6536" w:rsidRPr="00396D3C" w:rsidRDefault="005D6536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</w:tr>
    </w:tbl>
    <w:p w14:paraId="03E3D0B1" w14:textId="77777777" w:rsidR="005D6536" w:rsidRPr="00396D3C" w:rsidRDefault="005D6536" w:rsidP="005D6536">
      <w:pPr>
        <w:spacing w:line="276" w:lineRule="auto"/>
        <w:ind w:left="0" w:firstLine="0"/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</w:p>
    <w:p w14:paraId="06400DB9" w14:textId="77777777" w:rsidR="00396D3C" w:rsidRPr="00396D3C" w:rsidRDefault="00396D3C" w:rsidP="005D6536">
      <w:pPr>
        <w:spacing w:line="276" w:lineRule="auto"/>
        <w:ind w:left="0" w:firstLine="0"/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</w:p>
    <w:tbl>
      <w:tblPr>
        <w:tblStyle w:val="Tabladelista2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36D6456B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55C9B94B" w14:textId="0AA3F0BE" w:rsidR="005D6536" w:rsidRPr="00396D3C" w:rsidRDefault="00AC53CA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  <w:r w:rsidRPr="00396D3C">
              <w:rPr>
                <w:color w:val="000000" w:themeColor="text1"/>
              </w:rPr>
              <w:t>1</w:t>
            </w:r>
            <w:r w:rsidR="00932C7F" w:rsidRPr="00396D3C">
              <w:rPr>
                <w:color w:val="000000" w:themeColor="text1"/>
              </w:rPr>
              <w:t xml:space="preserve">. </w:t>
            </w:r>
            <w:r w:rsidR="00932C7F" w:rsidRPr="00396D3C">
              <w:rPr>
                <w:rFonts w:ascii="Aptos" w:hAnsi="Aptos"/>
                <w:color w:val="000000" w:themeColor="text1"/>
                <w:sz w:val="22"/>
                <w:szCs w:val="22"/>
                <w:lang w:eastAsia="es-CO"/>
              </w:rPr>
              <w:t xml:space="preserve">Funcionalidades del </w:t>
            </w:r>
            <w:r w:rsidR="006D21B6">
              <w:rPr>
                <w:rFonts w:ascii="Aptos" w:hAnsi="Aptos"/>
                <w:color w:val="000000" w:themeColor="text1"/>
                <w:sz w:val="22"/>
                <w:szCs w:val="22"/>
                <w:lang w:eastAsia="es-CO"/>
              </w:rPr>
              <w:t>s</w:t>
            </w:r>
            <w:r w:rsidR="00932C7F" w:rsidRPr="00396D3C">
              <w:rPr>
                <w:rFonts w:ascii="Aptos" w:hAnsi="Aptos"/>
                <w:color w:val="000000" w:themeColor="text1"/>
                <w:sz w:val="22"/>
                <w:szCs w:val="22"/>
                <w:lang w:eastAsia="es-CO"/>
              </w:rPr>
              <w:t>istema</w:t>
            </w:r>
          </w:p>
        </w:tc>
      </w:tr>
      <w:tr w:rsidR="00396D3C" w:rsidRPr="00396D3C" w14:paraId="7631B7E0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5531E52C" w14:textId="272F4119" w:rsidR="003413E4" w:rsidRPr="007F2B3F" w:rsidRDefault="00BD5093" w:rsidP="00B30A46">
            <w:pPr>
              <w:ind w:left="0" w:firstLine="0"/>
              <w:rPr>
                <w:rStyle w:val="normaltextrun"/>
                <w:rFonts w:ascii="Aptos" w:hAnsi="Aptos"/>
                <w:b w:val="0"/>
                <w:bCs w:val="0"/>
                <w:i/>
                <w:iCs/>
                <w:color w:val="000000" w:themeColor="text1"/>
                <w:sz w:val="22"/>
                <w:szCs w:val="22"/>
                <w:lang w:val="es-CO" w:eastAsia="es-CO"/>
              </w:rPr>
            </w:pPr>
            <w:r w:rsidRPr="007F2B3F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Se realiza un análisis exhaustivo de las historias de usuario y los requisitos del negocio para priorizar las funcionalidades críticas del sistema. Este proceso incluye evaluar la complejidad técnica de cada feature, identificar dependencias entre componentes y anticipar posibles riesgos. Dicho análisis permite al equipo de desarrollo diseñar soluciones robustas, optimizar la planificación y asignar recursos de manera eficiente.</w:t>
            </w:r>
          </w:p>
        </w:tc>
      </w:tr>
      <w:tr w:rsidR="00396D3C" w:rsidRPr="00396D3C" w14:paraId="6DBA66E4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6C6805FB" w14:textId="77777777" w:rsidR="005D6536" w:rsidRPr="00396D3C" w:rsidRDefault="005D6536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</w:tr>
    </w:tbl>
    <w:p w14:paraId="7348C92C" w14:textId="77777777" w:rsidR="005D6536" w:rsidRPr="00396D3C" w:rsidRDefault="005D6536" w:rsidP="005D6536">
      <w:pPr>
        <w:spacing w:line="276" w:lineRule="auto"/>
        <w:ind w:left="0" w:firstLine="0"/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</w:p>
    <w:tbl>
      <w:tblPr>
        <w:tblStyle w:val="Tabladelista2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0FFB4B59" w14:textId="77777777" w:rsidTr="006D21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4A5A9462" w14:textId="5CBB6AB5" w:rsidR="005D6536" w:rsidRPr="00396D3C" w:rsidRDefault="007F2B3F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  <w:t>2</w:t>
            </w:r>
            <w:r w:rsidR="005D6536" w:rsidRPr="00396D3C"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  <w:t xml:space="preserve">. </w:t>
            </w:r>
            <w:r w:rsidR="00C91B98" w:rsidRPr="00396D3C">
              <w:rPr>
                <w:color w:val="000000" w:themeColor="text1"/>
              </w:rPr>
              <w:t xml:space="preserve">Definición de </w:t>
            </w:r>
            <w:r>
              <w:rPr>
                <w:color w:val="000000" w:themeColor="text1"/>
              </w:rPr>
              <w:t>c</w:t>
            </w:r>
            <w:r w:rsidR="00C91B98" w:rsidRPr="00396D3C">
              <w:rPr>
                <w:color w:val="000000" w:themeColor="text1"/>
              </w:rPr>
              <w:t>omponentes</w:t>
            </w:r>
          </w:p>
        </w:tc>
      </w:tr>
      <w:tr w:rsidR="00396D3C" w:rsidRPr="00396D3C" w14:paraId="3E604121" w14:textId="77777777" w:rsidTr="006D21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56EC32A8" w14:textId="5AC60975" w:rsidR="00442B3C" w:rsidRPr="007F2B3F" w:rsidRDefault="007F2B3F" w:rsidP="007F2B3F">
            <w:pPr>
              <w:ind w:left="0" w:firstLine="0"/>
              <w:rPr>
                <w:rStyle w:val="normaltextru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7F2B3F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Se realiza un desglose detallado de los componentes o módulos del sistema, asignando a cada uno las funcionalidades específicas que implementará. Para garantizar una arquitectura coherente y escalable, se define claramente el propósito de cada componente, así como sus dependencias e interacciones con otros módulos. Esto facilita el desarrollo modular, el mantenimiento futuro y la integración de nuevas features.</w:t>
            </w:r>
          </w:p>
        </w:tc>
      </w:tr>
      <w:tr w:rsidR="00396D3C" w:rsidRPr="00396D3C" w14:paraId="1E80513D" w14:textId="77777777" w:rsidTr="006D21B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0DAF70A0" w14:textId="77777777" w:rsidR="005D6536" w:rsidRPr="00396D3C" w:rsidRDefault="005D6536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</w:tr>
    </w:tbl>
    <w:p w14:paraId="3BB963F5" w14:textId="77777777" w:rsidR="005D6536" w:rsidRPr="00396D3C" w:rsidRDefault="005D6536" w:rsidP="005D6536">
      <w:pPr>
        <w:spacing w:line="276" w:lineRule="auto"/>
        <w:ind w:left="0" w:firstLine="0"/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</w:p>
    <w:tbl>
      <w:tblPr>
        <w:tblStyle w:val="Tabladelista2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758DAE26" w14:textId="77777777" w:rsidTr="006D21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523C7CD4" w14:textId="409E50E0" w:rsidR="005D6536" w:rsidRPr="00396D3C" w:rsidRDefault="007F2B3F" w:rsidP="00EE24DB">
            <w:pPr>
              <w:pStyle w:val="Ttulo2"/>
              <w:rPr>
                <w:rStyle w:val="normaltextrun"/>
                <w:rFonts w:asciiTheme="minorHAnsi" w:hAnsiTheme="minorHAnsi"/>
                <w:color w:val="000000" w:themeColor="text1"/>
                <w:sz w:val="24"/>
                <w:szCs w:val="28"/>
                <w:lang w:val="es-ES" w:eastAsia="es-ES"/>
              </w:rPr>
            </w:pPr>
            <w:r>
              <w:rPr>
                <w:rStyle w:val="normaltextrun"/>
                <w:color w:val="000000" w:themeColor="text1"/>
              </w:rPr>
              <w:t>3</w:t>
            </w:r>
            <w:r w:rsidR="005D6536" w:rsidRPr="00396D3C">
              <w:rPr>
                <w:rStyle w:val="normaltextrun"/>
                <w:color w:val="000000" w:themeColor="text1"/>
              </w:rPr>
              <w:t xml:space="preserve">. </w:t>
            </w:r>
            <w:r w:rsidR="00EE24DB" w:rsidRPr="00396D3C">
              <w:rPr>
                <w:color w:val="000000" w:themeColor="text1"/>
              </w:rPr>
              <w:t xml:space="preserve">Estilo </w:t>
            </w:r>
            <w:r>
              <w:rPr>
                <w:color w:val="000000" w:themeColor="text1"/>
              </w:rPr>
              <w:t>ar</w:t>
            </w:r>
            <w:r w:rsidR="00EE24DB" w:rsidRPr="00396D3C">
              <w:rPr>
                <w:color w:val="000000" w:themeColor="text1"/>
              </w:rPr>
              <w:t xml:space="preserve">quitectónico del </w:t>
            </w:r>
            <w:r>
              <w:rPr>
                <w:color w:val="000000" w:themeColor="text1"/>
              </w:rPr>
              <w:t>s</w:t>
            </w:r>
            <w:r w:rsidR="00EE24DB" w:rsidRPr="00396D3C">
              <w:rPr>
                <w:color w:val="000000" w:themeColor="text1"/>
              </w:rPr>
              <w:t>istema</w:t>
            </w:r>
          </w:p>
        </w:tc>
      </w:tr>
      <w:tr w:rsidR="00396D3C" w:rsidRPr="00396D3C" w14:paraId="38149734" w14:textId="77777777" w:rsidTr="006D21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67D3814F" w14:textId="3644984F" w:rsidR="003413E4" w:rsidRPr="00EC23F4" w:rsidRDefault="00EC23F4" w:rsidP="007F2B3F">
            <w:pPr>
              <w:ind w:left="0" w:firstLine="0"/>
              <w:rPr>
                <w:rStyle w:val="normaltextru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C23F4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Se evalúan y seleccionan los estilos arquitectónicos candidatos (p. ej., monolítico, basado en microservicios, orientado a eventos) mediante un análisis comparativo de atributos clave como mantenibilidad, escalabilidad y flexibilidad.</w:t>
            </w:r>
          </w:p>
        </w:tc>
      </w:tr>
      <w:tr w:rsidR="00396D3C" w:rsidRPr="00396D3C" w14:paraId="67E7EC1E" w14:textId="77777777" w:rsidTr="006D21B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08F98820" w14:textId="77777777" w:rsidR="005D6536" w:rsidRPr="00396D3C" w:rsidRDefault="005D6536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</w:pPr>
          </w:p>
        </w:tc>
      </w:tr>
    </w:tbl>
    <w:p w14:paraId="475A3974" w14:textId="77777777" w:rsidR="005D6536" w:rsidRPr="00396D3C" w:rsidRDefault="005D6536" w:rsidP="005D6536">
      <w:pPr>
        <w:spacing w:line="276" w:lineRule="auto"/>
        <w:ind w:left="0" w:firstLine="0"/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19A80CB2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6B5AE8F6" w14:textId="298A5D2D" w:rsidR="005D6536" w:rsidRPr="00396D3C" w:rsidRDefault="007F2B3F" w:rsidP="00B30A46">
            <w:pPr>
              <w:ind w:left="0" w:firstLine="0"/>
              <w:jc w:val="left"/>
              <w:rPr>
                <w:rStyle w:val="normaltextrun"/>
                <w:rFonts w:ascii="Aptos" w:hAnsi="Aptos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4</w:t>
            </w:r>
            <w:r w:rsidR="006A6C62" w:rsidRPr="00396D3C">
              <w:rPr>
                <w:color w:val="000000" w:themeColor="text1"/>
              </w:rPr>
              <w:t xml:space="preserve">. Tecnologías del </w:t>
            </w:r>
            <w:r>
              <w:rPr>
                <w:color w:val="000000" w:themeColor="text1"/>
              </w:rPr>
              <w:t>s</w:t>
            </w:r>
            <w:r w:rsidR="006A6C62" w:rsidRPr="00396D3C">
              <w:rPr>
                <w:color w:val="000000" w:themeColor="text1"/>
              </w:rPr>
              <w:t>istema</w:t>
            </w:r>
          </w:p>
        </w:tc>
      </w:tr>
      <w:tr w:rsidR="00396D3C" w:rsidRPr="00396D3C" w14:paraId="0CBA6D0B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38C11DFB" w14:textId="7F6DFA5C" w:rsidR="00625A79" w:rsidRPr="006D21B6" w:rsidRDefault="00625A79" w:rsidP="00625A79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Ejemplo: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br/>
              <w:t>- Lenguaje de programación: Python, Java.</w:t>
            </w:r>
          </w:p>
          <w:p w14:paraId="5338D114" w14:textId="30709404" w:rsidR="00625A79" w:rsidRPr="006D21B6" w:rsidRDefault="00625A79" w:rsidP="00625A79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 xml:space="preserve">- Base de datos: </w:t>
            </w:r>
            <w:r w:rsidR="006D21B6"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MySQL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.</w:t>
            </w:r>
          </w:p>
          <w:p w14:paraId="19D8649F" w14:textId="7A99990D" w:rsidR="00274A57" w:rsidRPr="006D21B6" w:rsidRDefault="00625A79" w:rsidP="00625A79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 xml:space="preserve">- Frameworks: </w:t>
            </w:r>
            <w:r w:rsidR="00EC23F4"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Laravel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, Django</w:t>
            </w:r>
            <w:r w:rsidR="00EC23F4"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, Angular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.</w:t>
            </w:r>
          </w:p>
          <w:p w14:paraId="6FA0F3EB" w14:textId="45B9CB46" w:rsidR="003413E4" w:rsidRPr="00396D3C" w:rsidRDefault="003413E4" w:rsidP="00625A79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lang w:val="es-CO" w:eastAsia="es-CO"/>
              </w:rPr>
            </w:pPr>
          </w:p>
        </w:tc>
      </w:tr>
      <w:tr w:rsidR="00396D3C" w:rsidRPr="00396D3C" w14:paraId="06078AC0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66F5FD69" w14:textId="77777777" w:rsidR="005D6536" w:rsidRPr="00396D3C" w:rsidRDefault="005D6536" w:rsidP="00B30A46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6A62A6EA" w14:textId="77777777" w:rsidR="005D6536" w:rsidRPr="00396D3C" w:rsidRDefault="005D6536" w:rsidP="70DA6505">
      <w:pPr>
        <w:spacing w:line="276" w:lineRule="auto"/>
        <w:ind w:left="0" w:firstLine="0"/>
        <w:rPr>
          <w:rFonts w:cstheme="minorBidi"/>
          <w:color w:val="000000" w:themeColor="text1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0FB10F58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6E5A0CFC" w14:textId="6D391983" w:rsidR="00151B1A" w:rsidRPr="00396D3C" w:rsidRDefault="007F2B3F" w:rsidP="001F3A87">
            <w:pPr>
              <w:pStyle w:val="Ttulo2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1F3A87" w:rsidRPr="00396D3C">
              <w:rPr>
                <w:color w:val="000000" w:themeColor="text1"/>
              </w:rPr>
              <w:t xml:space="preserve">. Integraciones e </w:t>
            </w:r>
            <w:r w:rsidR="006D21B6">
              <w:rPr>
                <w:color w:val="000000" w:themeColor="text1"/>
              </w:rPr>
              <w:t>i</w:t>
            </w:r>
            <w:r w:rsidR="001F3A87" w:rsidRPr="00396D3C">
              <w:rPr>
                <w:color w:val="000000" w:themeColor="text1"/>
              </w:rPr>
              <w:t>nteroperabilidad</w:t>
            </w:r>
            <w:r w:rsidR="00187C8E" w:rsidRPr="00396D3C">
              <w:rPr>
                <w:color w:val="000000" w:themeColor="text1"/>
              </w:rPr>
              <w:t>es</w:t>
            </w:r>
          </w:p>
        </w:tc>
      </w:tr>
      <w:tr w:rsidR="00396D3C" w:rsidRPr="00396D3C" w14:paraId="601D3CA3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5E683DF1" w14:textId="7C5D25ED" w:rsidR="00151B1A" w:rsidRPr="006D21B6" w:rsidRDefault="006D21B6" w:rsidP="007E28C0">
            <w:pPr>
              <w:ind w:left="0" w:firstLine="0"/>
              <w:rPr>
                <w:rStyle w:val="normaltextrun"/>
                <w:rFonts w:ascii="Aptos" w:hAnsi="Aptos"/>
                <w:b w:val="0"/>
                <w:bCs w:val="0"/>
                <w:color w:val="000000" w:themeColor="text1"/>
                <w:lang w:val="es-CO" w:eastAsia="es-CO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Se identifican y documentan todas las interfaces del sistema con componentes externos, tanto internos (otros sistemas de la organización) como externos (APIs de terceros, servicios cloud o bases de datos compartidas). Para cada integración, se especifican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.</w:t>
            </w:r>
          </w:p>
        </w:tc>
      </w:tr>
      <w:tr w:rsidR="00396D3C" w:rsidRPr="00396D3C" w14:paraId="51EAC02B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5CAC1D3E" w14:textId="77777777" w:rsidR="00151B1A" w:rsidRPr="00396D3C" w:rsidRDefault="00151B1A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086A3AAF" w14:textId="77777777" w:rsidR="00151B1A" w:rsidRPr="00396D3C" w:rsidRDefault="00151B1A" w:rsidP="70DA6505">
      <w:pPr>
        <w:spacing w:line="276" w:lineRule="auto"/>
        <w:ind w:left="0" w:firstLine="0"/>
        <w:rPr>
          <w:rFonts w:cstheme="minorBidi"/>
          <w:color w:val="000000" w:themeColor="text1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0E2F068D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7A4A4466" w14:textId="79078045" w:rsidR="00520F12" w:rsidRPr="00396D3C" w:rsidRDefault="007F2B3F" w:rsidP="007E28C0">
            <w:pPr>
              <w:pStyle w:val="Ttulo2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E51476" w:rsidRPr="00396D3C">
              <w:rPr>
                <w:color w:val="000000" w:themeColor="text1"/>
              </w:rPr>
              <w:t xml:space="preserve">. Infraestructura y </w:t>
            </w:r>
            <w:r w:rsidR="006D21B6">
              <w:rPr>
                <w:color w:val="000000" w:themeColor="text1"/>
              </w:rPr>
              <w:t>s</w:t>
            </w:r>
            <w:r w:rsidR="00E51476" w:rsidRPr="00396D3C">
              <w:rPr>
                <w:color w:val="000000" w:themeColor="text1"/>
              </w:rPr>
              <w:t>eguridad</w:t>
            </w:r>
          </w:p>
        </w:tc>
      </w:tr>
      <w:tr w:rsidR="00396D3C" w:rsidRPr="00396D3C" w14:paraId="7DDE22DF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53B61B8C" w14:textId="6D1D4910" w:rsidR="003A5EE3" w:rsidRPr="006D21B6" w:rsidRDefault="003A5EE3" w:rsidP="007E28C0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Ejemplo: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br/>
              <w:t xml:space="preserve">- Despliegue en servidores cloud </w:t>
            </w:r>
            <w:r w:rsidR="006D21B6"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(Azure</w:t>
            </w:r>
            <w:r w:rsid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)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.</w:t>
            </w:r>
          </w:p>
          <w:p w14:paraId="4F0B418A" w14:textId="368FE295" w:rsidR="00520F12" w:rsidRPr="00396D3C" w:rsidRDefault="003A5EE3" w:rsidP="007E28C0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lang w:val="es-CO" w:eastAsia="es-CO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- Implementación de autenticación con OAuth2 y control de acceso basado en roles (RBAC).</w:t>
            </w:r>
          </w:p>
        </w:tc>
      </w:tr>
      <w:tr w:rsidR="00396D3C" w:rsidRPr="00396D3C" w14:paraId="0D9ED498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4DECB9C0" w14:textId="77777777" w:rsidR="00520F12" w:rsidRPr="00396D3C" w:rsidRDefault="00520F12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04819553" w14:textId="77777777" w:rsidR="00520F12" w:rsidRPr="00396D3C" w:rsidRDefault="00520F12" w:rsidP="00267DD0">
      <w:pPr>
        <w:spacing w:line="276" w:lineRule="auto"/>
        <w:ind w:left="0" w:firstLine="0"/>
        <w:rPr>
          <w:rFonts w:cstheme="minorHAnsi"/>
          <w:color w:val="000000" w:themeColor="text1"/>
          <w:lang w:val="es-ES_tradnl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270E0B3B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02703E2E" w14:textId="2CD81640" w:rsidR="003413E4" w:rsidRPr="00396D3C" w:rsidRDefault="007F2B3F" w:rsidP="007E28C0">
            <w:pPr>
              <w:pStyle w:val="Ttulo2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E054B9" w:rsidRPr="00396D3C">
              <w:rPr>
                <w:color w:val="000000" w:themeColor="text1"/>
              </w:rPr>
              <w:t xml:space="preserve">. </w:t>
            </w:r>
            <w:r w:rsidR="006D21B6">
              <w:rPr>
                <w:color w:val="000000" w:themeColor="text1"/>
              </w:rPr>
              <w:t>Diagrama a</w:t>
            </w:r>
            <w:r w:rsidR="00E054B9" w:rsidRPr="00396D3C">
              <w:rPr>
                <w:color w:val="000000" w:themeColor="text1"/>
              </w:rPr>
              <w:t>rquitectura</w:t>
            </w:r>
          </w:p>
        </w:tc>
      </w:tr>
      <w:tr w:rsidR="00396D3C" w:rsidRPr="00396D3C" w14:paraId="330B5A23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45C101FE" w14:textId="453E59E0" w:rsidR="000A2C92" w:rsidRPr="000A7A62" w:rsidRDefault="000A2C92" w:rsidP="000A2C92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Ejemplo: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br/>
              <w:t>- Diagrama de arquitectura.</w:t>
            </w:r>
          </w:p>
          <w:p w14:paraId="407C67F7" w14:textId="77777777" w:rsidR="003413E4" w:rsidRPr="00396D3C" w:rsidRDefault="003413E4" w:rsidP="007E28C0">
            <w:pPr>
              <w:ind w:left="0" w:firstLine="0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14:paraId="7FAD365C" w14:textId="77777777" w:rsidR="003413E4" w:rsidRPr="00396D3C" w:rsidRDefault="003413E4" w:rsidP="007E28C0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lang w:val="es-CO" w:eastAsia="es-CO"/>
              </w:rPr>
            </w:pPr>
          </w:p>
        </w:tc>
      </w:tr>
      <w:tr w:rsidR="00396D3C" w:rsidRPr="00396D3C" w14:paraId="3C2A750D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558DCE26" w14:textId="77777777" w:rsidR="003413E4" w:rsidRPr="00396D3C" w:rsidRDefault="003413E4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5E6FC420" w14:textId="77777777" w:rsidR="008A450F" w:rsidRPr="00396D3C" w:rsidRDefault="008A450F" w:rsidP="00267DD0">
      <w:pPr>
        <w:spacing w:line="276" w:lineRule="auto"/>
        <w:ind w:left="0" w:firstLine="0"/>
        <w:rPr>
          <w:rFonts w:cstheme="minorHAnsi"/>
          <w:color w:val="000000" w:themeColor="text1"/>
          <w:lang w:val="es-ES_tradnl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715A567F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040FE895" w14:textId="26036176" w:rsidR="00FE1DD4" w:rsidRPr="00396D3C" w:rsidRDefault="006D21B6" w:rsidP="007E28C0">
            <w:pPr>
              <w:pStyle w:val="Ttulo2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E63D21" w:rsidRPr="00396D3C">
              <w:rPr>
                <w:color w:val="000000" w:themeColor="text1"/>
              </w:rPr>
              <w:t>. Disponibilidad de Recursos</w:t>
            </w:r>
          </w:p>
        </w:tc>
      </w:tr>
      <w:tr w:rsidR="00396D3C" w:rsidRPr="00396D3C" w14:paraId="2FD834DC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4C72996A" w14:textId="1D58CBE9" w:rsidR="00E63D21" w:rsidRPr="006D21B6" w:rsidRDefault="00F12EF8" w:rsidP="00E63D21">
            <w:pPr>
              <w:ind w:left="0" w:firstLine="0"/>
              <w:rPr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t>Ejemplo:</w:t>
            </w:r>
            <w:r w:rsidRPr="006D21B6">
              <w:rPr>
                <w:b w:val="0"/>
                <w:bCs w:val="0"/>
                <w:color w:val="7F7F7F" w:themeColor="text1" w:themeTint="80"/>
                <w:sz w:val="22"/>
                <w:szCs w:val="22"/>
              </w:rPr>
              <w:br/>
              <w:t>- Confirmación de servidores.</w:t>
            </w:r>
          </w:p>
          <w:p w14:paraId="2220274D" w14:textId="77777777" w:rsidR="00FE1DD4" w:rsidRPr="00396D3C" w:rsidRDefault="00FE1DD4" w:rsidP="007E28C0">
            <w:pPr>
              <w:ind w:left="0" w:firstLine="0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14:paraId="46907B55" w14:textId="77777777" w:rsidR="00FE1DD4" w:rsidRPr="00396D3C" w:rsidRDefault="00FE1DD4" w:rsidP="007E28C0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lang w:val="es-CO" w:eastAsia="es-CO"/>
              </w:rPr>
            </w:pPr>
          </w:p>
        </w:tc>
      </w:tr>
      <w:tr w:rsidR="00396D3C" w:rsidRPr="00396D3C" w14:paraId="428110F2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1470B29E" w14:textId="77777777" w:rsidR="00FE1DD4" w:rsidRPr="00396D3C" w:rsidRDefault="00FE1DD4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5D13F426" w14:textId="77777777" w:rsidR="00F9251C" w:rsidRPr="00396D3C" w:rsidRDefault="00F9251C" w:rsidP="00267DD0">
      <w:pPr>
        <w:spacing w:line="276" w:lineRule="auto"/>
        <w:ind w:left="0" w:firstLine="0"/>
        <w:rPr>
          <w:rFonts w:cstheme="minorHAnsi"/>
          <w:color w:val="000000" w:themeColor="text1"/>
          <w:lang w:val="es-ES_tradnl"/>
        </w:rPr>
      </w:pPr>
    </w:p>
    <w:tbl>
      <w:tblPr>
        <w:tblStyle w:val="Tablaconcuadrcula6concolores-nfasis3"/>
        <w:tblW w:w="9455" w:type="dxa"/>
        <w:tblLook w:val="04A0" w:firstRow="1" w:lastRow="0" w:firstColumn="1" w:lastColumn="0" w:noHBand="0" w:noVBand="1"/>
      </w:tblPr>
      <w:tblGrid>
        <w:gridCol w:w="9455"/>
      </w:tblGrid>
      <w:tr w:rsidR="00396D3C" w:rsidRPr="00396D3C" w14:paraId="0E4F12D1" w14:textId="77777777" w:rsidTr="007F2B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hideMark/>
          </w:tcPr>
          <w:p w14:paraId="14B21151" w14:textId="7F1AD3E9" w:rsidR="00A16903" w:rsidRPr="00396D3C" w:rsidRDefault="00E21F24" w:rsidP="007E28C0">
            <w:pPr>
              <w:pStyle w:val="Ttulo2"/>
              <w:rPr>
                <w:rStyle w:val="normaltextrun"/>
                <w:color w:val="000000" w:themeColor="text1"/>
              </w:rPr>
            </w:pPr>
            <w:r w:rsidRPr="00396D3C">
              <w:rPr>
                <w:color w:val="000000" w:themeColor="text1"/>
              </w:rPr>
              <w:t>Firmas de aprobación</w:t>
            </w:r>
          </w:p>
        </w:tc>
      </w:tr>
      <w:tr w:rsidR="00396D3C" w:rsidRPr="00396D3C" w14:paraId="10DC07D6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 w:val="restart"/>
            <w:hideMark/>
          </w:tcPr>
          <w:p w14:paraId="0A4DA94A" w14:textId="77777777" w:rsidR="00F4140A" w:rsidRPr="007F2B3F" w:rsidRDefault="001F7ECC" w:rsidP="001F7ECC">
            <w:pPr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El</w:t>
            </w:r>
            <w:r w:rsidR="009E0E20" w:rsidRPr="007F2B3F">
              <w:rPr>
                <w:b w:val="0"/>
                <w:bCs w:val="0"/>
                <w:color w:val="000000" w:themeColor="text1"/>
              </w:rPr>
              <w:t xml:space="preserve"> </w:t>
            </w:r>
            <w:r w:rsidRPr="007F2B3F">
              <w:rPr>
                <w:b w:val="0"/>
                <w:bCs w:val="0"/>
                <w:color w:val="000000" w:themeColor="text1"/>
              </w:rPr>
              <w:t>siguiente documento ha sido revisado y aprobado por los siguientes participantes:</w:t>
            </w:r>
          </w:p>
          <w:p w14:paraId="48D69A92" w14:textId="65066C1D" w:rsidR="001F7ECC" w:rsidRPr="007F2B3F" w:rsidRDefault="001F7ECC" w:rsidP="001F7ECC">
            <w:pPr>
              <w:rPr>
                <w:b w:val="0"/>
                <w:bCs w:val="0"/>
                <w:color w:val="000000" w:themeColor="text1"/>
              </w:rPr>
            </w:pPr>
          </w:p>
          <w:p w14:paraId="67154877" w14:textId="2F3D5885" w:rsidR="001F7ECC" w:rsidRPr="007F2B3F" w:rsidRDefault="001F7ECC" w:rsidP="001F7ECC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Arquitecto de Software o quien haga sus veces:</w:t>
            </w:r>
          </w:p>
          <w:p w14:paraId="323970D1" w14:textId="7C2A7152" w:rsidR="008C2C14" w:rsidRPr="007F2B3F" w:rsidRDefault="001F7ECC" w:rsidP="001F7ECC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br/>
            </w:r>
            <w:r w:rsidR="008C2C14" w:rsidRPr="007F2B3F">
              <w:rPr>
                <w:b w:val="0"/>
                <w:bCs w:val="0"/>
                <w:color w:val="000000" w:themeColor="text1"/>
              </w:rPr>
              <w:t>Nombre: _</w:t>
            </w:r>
            <w:r w:rsidRPr="007F2B3F">
              <w:rPr>
                <w:b w:val="0"/>
                <w:bCs w:val="0"/>
                <w:color w:val="000000" w:themeColor="text1"/>
              </w:rPr>
              <w:t>_______________________</w:t>
            </w:r>
            <w:r w:rsidR="007C04B6" w:rsidRPr="007F2B3F">
              <w:rPr>
                <w:b w:val="0"/>
                <w:bCs w:val="0"/>
                <w:color w:val="000000" w:themeColor="text1"/>
              </w:rPr>
              <w:t>_</w:t>
            </w:r>
          </w:p>
          <w:p w14:paraId="317C5A35" w14:textId="77777777" w:rsidR="008C2C14" w:rsidRPr="007F2B3F" w:rsidRDefault="001F7ECC" w:rsidP="001F7ECC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Firma:</w:t>
            </w:r>
            <w:r w:rsidR="008C2C14" w:rsidRPr="007F2B3F">
              <w:rPr>
                <w:b w:val="0"/>
                <w:bCs w:val="0"/>
                <w:color w:val="000000" w:themeColor="text1"/>
              </w:rPr>
              <w:t xml:space="preserve"> </w:t>
            </w:r>
            <w:r w:rsidRPr="007F2B3F">
              <w:rPr>
                <w:b w:val="0"/>
                <w:bCs w:val="0"/>
                <w:color w:val="000000" w:themeColor="text1"/>
              </w:rPr>
              <w:t>___________________________</w:t>
            </w:r>
          </w:p>
          <w:p w14:paraId="191DC21B" w14:textId="77777777" w:rsidR="008C2C14" w:rsidRPr="007F2B3F" w:rsidRDefault="001F7ECC" w:rsidP="001F7ECC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Fecha:</w:t>
            </w:r>
            <w:r w:rsidR="008C2C14" w:rsidRPr="007F2B3F">
              <w:rPr>
                <w:b w:val="0"/>
                <w:bCs w:val="0"/>
                <w:color w:val="000000" w:themeColor="text1"/>
              </w:rPr>
              <w:t xml:space="preserve"> </w:t>
            </w:r>
            <w:r w:rsidRPr="007F2B3F">
              <w:rPr>
                <w:b w:val="0"/>
                <w:bCs w:val="0"/>
                <w:color w:val="000000" w:themeColor="text1"/>
              </w:rPr>
              <w:t>___________________________</w:t>
            </w:r>
          </w:p>
          <w:p w14:paraId="43829778" w14:textId="77777777" w:rsidR="007C04B6" w:rsidRPr="007F2B3F" w:rsidRDefault="007C04B6" w:rsidP="007C04B6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</w:p>
          <w:p w14:paraId="356FE86B" w14:textId="77777777" w:rsidR="0026781C" w:rsidRPr="007F2B3F" w:rsidRDefault="001F7ECC" w:rsidP="001F7ECC">
            <w:pPr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Equipo de Desarrollo:</w:t>
            </w:r>
          </w:p>
          <w:p w14:paraId="1A4CCC7B" w14:textId="77777777" w:rsidR="007C04B6" w:rsidRPr="007F2B3F" w:rsidRDefault="007C04B6" w:rsidP="007C04B6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</w:p>
          <w:p w14:paraId="735737D9" w14:textId="5A160864" w:rsidR="007C04B6" w:rsidRPr="007F2B3F" w:rsidRDefault="007C04B6" w:rsidP="007C04B6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Nombre: _________________________</w:t>
            </w:r>
          </w:p>
          <w:p w14:paraId="74067F82" w14:textId="77777777" w:rsidR="007C04B6" w:rsidRPr="007F2B3F" w:rsidRDefault="007C04B6" w:rsidP="007C04B6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Firma: ___________________________</w:t>
            </w:r>
          </w:p>
          <w:p w14:paraId="38568BD9" w14:textId="77777777" w:rsidR="007C04B6" w:rsidRPr="007F2B3F" w:rsidRDefault="007C04B6" w:rsidP="007C04B6">
            <w:pPr>
              <w:ind w:left="0" w:firstLine="0"/>
              <w:rPr>
                <w:b w:val="0"/>
                <w:bCs w:val="0"/>
                <w:color w:val="000000" w:themeColor="text1"/>
              </w:rPr>
            </w:pPr>
            <w:r w:rsidRPr="007F2B3F">
              <w:rPr>
                <w:b w:val="0"/>
                <w:bCs w:val="0"/>
                <w:color w:val="000000" w:themeColor="text1"/>
              </w:rPr>
              <w:t>Fecha: ___________________________</w:t>
            </w:r>
          </w:p>
          <w:p w14:paraId="0CE03849" w14:textId="77777777" w:rsidR="00A16903" w:rsidRPr="00396D3C" w:rsidRDefault="00A16903" w:rsidP="00757AAD">
            <w:pPr>
              <w:ind w:left="0" w:firstLine="0"/>
              <w:rPr>
                <w:rStyle w:val="normaltextrun"/>
                <w:rFonts w:ascii="Aptos" w:hAnsi="Aptos"/>
                <w:color w:val="000000" w:themeColor="text1"/>
                <w:lang w:val="es-CO" w:eastAsia="es-CO"/>
              </w:rPr>
            </w:pPr>
          </w:p>
        </w:tc>
      </w:tr>
      <w:tr w:rsidR="00396D3C" w:rsidRPr="00396D3C" w14:paraId="094F05D1" w14:textId="77777777" w:rsidTr="007F2B3F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  <w:vMerge/>
            <w:hideMark/>
          </w:tcPr>
          <w:p w14:paraId="642562E0" w14:textId="77777777" w:rsidR="00A16903" w:rsidRPr="00396D3C" w:rsidRDefault="00A16903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  <w:tr w:rsidR="00396D3C" w:rsidRPr="00396D3C" w14:paraId="06402636" w14:textId="77777777" w:rsidTr="007F2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5" w:type="dxa"/>
          </w:tcPr>
          <w:p w14:paraId="54D83A44" w14:textId="77777777" w:rsidR="00F0532D" w:rsidRPr="00396D3C" w:rsidRDefault="00F0532D" w:rsidP="007E28C0">
            <w:pPr>
              <w:ind w:left="0" w:firstLine="0"/>
              <w:jc w:val="left"/>
              <w:rPr>
                <w:rFonts w:ascii="Calibri" w:hAnsi="Calibri" w:cs="Calibri"/>
                <w:color w:val="000000" w:themeColor="text1"/>
                <w:lang w:val="es-CO" w:eastAsia="es-CO"/>
              </w:rPr>
            </w:pPr>
          </w:p>
        </w:tc>
      </w:tr>
    </w:tbl>
    <w:p w14:paraId="22EDC15A" w14:textId="77777777" w:rsidR="00A16903" w:rsidRPr="00396D3C" w:rsidRDefault="00A16903" w:rsidP="00267DD0">
      <w:pPr>
        <w:spacing w:line="276" w:lineRule="auto"/>
        <w:ind w:left="0" w:firstLine="0"/>
        <w:rPr>
          <w:rFonts w:cstheme="minorHAnsi"/>
          <w:color w:val="000000" w:themeColor="text1"/>
          <w:lang w:val="es-ES_tradnl"/>
        </w:rPr>
      </w:pPr>
    </w:p>
    <w:p w14:paraId="0C3DAD64" w14:textId="7D3EF49C" w:rsidR="17709BFD" w:rsidRPr="00396D3C" w:rsidRDefault="17709BFD">
      <w:pPr>
        <w:rPr>
          <w:rStyle w:val="normaltextrun"/>
          <w:rFonts w:ascii="Aptos" w:hAnsi="Aptos"/>
          <w:color w:val="000000" w:themeColor="text1"/>
          <w:sz w:val="22"/>
          <w:szCs w:val="22"/>
          <w:lang w:val="es-CO" w:eastAsia="es-CO"/>
        </w:rPr>
      </w:pPr>
      <w:bookmarkStart w:id="0" w:name="_Hlk41393866"/>
      <w:bookmarkEnd w:id="0"/>
    </w:p>
    <w:sectPr w:rsidR="17709BFD" w:rsidRPr="00396D3C" w:rsidSect="009D1532">
      <w:headerReference w:type="default" r:id="rId11"/>
      <w:footerReference w:type="default" r:id="rId12"/>
      <w:type w:val="oddPage"/>
      <w:pgSz w:w="12242" w:h="15842" w:code="1"/>
      <w:pgMar w:top="1418" w:right="1418" w:bottom="1418" w:left="1418" w:header="862" w:footer="7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AF63" w14:textId="77777777" w:rsidR="00EA52DC" w:rsidRDefault="00EA52DC">
      <w:r>
        <w:separator/>
      </w:r>
    </w:p>
  </w:endnote>
  <w:endnote w:type="continuationSeparator" w:id="0">
    <w:p w14:paraId="5AC74A40" w14:textId="77777777" w:rsidR="00EA52DC" w:rsidRDefault="00EA52DC">
      <w:r>
        <w:continuationSeparator/>
      </w:r>
    </w:p>
  </w:endnote>
  <w:endnote w:type="continuationNotice" w:id="1">
    <w:p w14:paraId="66E73634" w14:textId="77777777" w:rsidR="00EA52DC" w:rsidRDefault="00EA5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13C51" w14:textId="77777777" w:rsidR="00212204" w:rsidRDefault="00212204">
    <w:pPr>
      <w:jc w:val="left"/>
      <w:rPr>
        <w:sz w:val="16"/>
      </w:rPr>
    </w:pPr>
  </w:p>
  <w:p w14:paraId="3223B6D5" w14:textId="3D7BE30D" w:rsidR="00212204" w:rsidRPr="003E59C4" w:rsidRDefault="003E59C4" w:rsidP="003E59C4">
    <w:pPr>
      <w:pStyle w:val="Piedepgina"/>
      <w:jc w:val="right"/>
      <w:rPr>
        <w:rFonts w:cstheme="minorHAnsi"/>
        <w:sz w:val="28"/>
        <w:szCs w:val="28"/>
      </w:rPr>
    </w:pPr>
    <w:r>
      <w:rPr>
        <w:lang w:val="es-ES_tradnl"/>
      </w:rPr>
      <w:tab/>
    </w:r>
    <w:sdt>
      <w:sdtPr>
        <w:rPr>
          <w:rFonts w:cstheme="minorHAnsi"/>
          <w:sz w:val="28"/>
          <w:szCs w:val="28"/>
        </w:rPr>
        <w:id w:val="1387532205"/>
        <w:docPartObj>
          <w:docPartGallery w:val="Page Numbers (Bottom of Page)"/>
          <w:docPartUnique/>
        </w:docPartObj>
      </w:sdtPr>
      <w:sdtContent>
        <w:sdt>
          <w:sdtPr>
            <w:rPr>
              <w:rFonts w:cstheme="minorHAnsi"/>
              <w:sz w:val="28"/>
              <w:szCs w:val="28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B713CF">
              <w:rPr>
                <w:rFonts w:cstheme="minorHAnsi"/>
                <w:sz w:val="20"/>
                <w:szCs w:val="20"/>
              </w:rPr>
              <w:t xml:space="preserve">Página </w: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B713CF">
              <w:rPr>
                <w:rFonts w:cstheme="minorHAnsi"/>
                <w:sz w:val="20"/>
                <w:szCs w:val="20"/>
              </w:rPr>
              <w:t xml:space="preserve"> de </w: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B713C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FEA4" w14:textId="77777777" w:rsidR="00EA52DC" w:rsidRDefault="00EA52DC">
      <w:r>
        <w:separator/>
      </w:r>
    </w:p>
  </w:footnote>
  <w:footnote w:type="continuationSeparator" w:id="0">
    <w:p w14:paraId="694A832A" w14:textId="77777777" w:rsidR="00EA52DC" w:rsidRDefault="00EA52DC">
      <w:r>
        <w:continuationSeparator/>
      </w:r>
    </w:p>
  </w:footnote>
  <w:footnote w:type="continuationNotice" w:id="1">
    <w:p w14:paraId="3901DFF9" w14:textId="77777777" w:rsidR="00EA52DC" w:rsidRDefault="00EA52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CF61" w14:textId="4BF567DE" w:rsidR="009E6466" w:rsidRDefault="009E6466" w:rsidP="00AD2E6D">
    <w:pPr>
      <w:pStyle w:val="Encabezado"/>
      <w:tabs>
        <w:tab w:val="left" w:pos="3345"/>
      </w:tabs>
      <w:jc w:val="both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B287E"/>
    <w:multiLevelType w:val="hybridMultilevel"/>
    <w:tmpl w:val="92FEC4B0"/>
    <w:lvl w:ilvl="0" w:tplc="EC30ACBE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60" w:hanging="360"/>
      </w:pPr>
    </w:lvl>
    <w:lvl w:ilvl="2" w:tplc="240A001B" w:tentative="1">
      <w:start w:val="1"/>
      <w:numFmt w:val="lowerRoman"/>
      <w:lvlText w:val="%3."/>
      <w:lvlJc w:val="right"/>
      <w:pPr>
        <w:ind w:left="1080" w:hanging="180"/>
      </w:pPr>
    </w:lvl>
    <w:lvl w:ilvl="3" w:tplc="240A000F" w:tentative="1">
      <w:start w:val="1"/>
      <w:numFmt w:val="decimal"/>
      <w:lvlText w:val="%4."/>
      <w:lvlJc w:val="left"/>
      <w:pPr>
        <w:ind w:left="1800" w:hanging="360"/>
      </w:pPr>
    </w:lvl>
    <w:lvl w:ilvl="4" w:tplc="240A0019" w:tentative="1">
      <w:start w:val="1"/>
      <w:numFmt w:val="lowerLetter"/>
      <w:lvlText w:val="%5."/>
      <w:lvlJc w:val="left"/>
      <w:pPr>
        <w:ind w:left="2520" w:hanging="360"/>
      </w:pPr>
    </w:lvl>
    <w:lvl w:ilvl="5" w:tplc="240A001B" w:tentative="1">
      <w:start w:val="1"/>
      <w:numFmt w:val="lowerRoman"/>
      <w:lvlText w:val="%6."/>
      <w:lvlJc w:val="right"/>
      <w:pPr>
        <w:ind w:left="3240" w:hanging="180"/>
      </w:pPr>
    </w:lvl>
    <w:lvl w:ilvl="6" w:tplc="240A000F" w:tentative="1">
      <w:start w:val="1"/>
      <w:numFmt w:val="decimal"/>
      <w:lvlText w:val="%7."/>
      <w:lvlJc w:val="left"/>
      <w:pPr>
        <w:ind w:left="3960" w:hanging="360"/>
      </w:pPr>
    </w:lvl>
    <w:lvl w:ilvl="7" w:tplc="240A0019" w:tentative="1">
      <w:start w:val="1"/>
      <w:numFmt w:val="lowerLetter"/>
      <w:lvlText w:val="%8."/>
      <w:lvlJc w:val="left"/>
      <w:pPr>
        <w:ind w:left="4680" w:hanging="360"/>
      </w:pPr>
    </w:lvl>
    <w:lvl w:ilvl="8" w:tplc="24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85B37F9"/>
    <w:multiLevelType w:val="hybridMultilevel"/>
    <w:tmpl w:val="0060D10A"/>
    <w:lvl w:ilvl="0" w:tplc="240A000F">
      <w:start w:val="1"/>
      <w:numFmt w:val="decimal"/>
      <w:lvlText w:val="%1."/>
      <w:lvlJc w:val="left"/>
      <w:pPr>
        <w:ind w:left="0" w:hanging="360"/>
      </w:pPr>
    </w:lvl>
    <w:lvl w:ilvl="1" w:tplc="240A0019" w:tentative="1">
      <w:start w:val="1"/>
      <w:numFmt w:val="lowerLetter"/>
      <w:lvlText w:val="%2."/>
      <w:lvlJc w:val="left"/>
      <w:pPr>
        <w:ind w:left="720" w:hanging="360"/>
      </w:pPr>
    </w:lvl>
    <w:lvl w:ilvl="2" w:tplc="240A001B" w:tentative="1">
      <w:start w:val="1"/>
      <w:numFmt w:val="lowerRoman"/>
      <w:lvlText w:val="%3."/>
      <w:lvlJc w:val="right"/>
      <w:pPr>
        <w:ind w:left="1440" w:hanging="180"/>
      </w:pPr>
    </w:lvl>
    <w:lvl w:ilvl="3" w:tplc="240A000F" w:tentative="1">
      <w:start w:val="1"/>
      <w:numFmt w:val="decimal"/>
      <w:lvlText w:val="%4."/>
      <w:lvlJc w:val="left"/>
      <w:pPr>
        <w:ind w:left="2160" w:hanging="360"/>
      </w:pPr>
    </w:lvl>
    <w:lvl w:ilvl="4" w:tplc="240A0019" w:tentative="1">
      <w:start w:val="1"/>
      <w:numFmt w:val="lowerLetter"/>
      <w:lvlText w:val="%5."/>
      <w:lvlJc w:val="left"/>
      <w:pPr>
        <w:ind w:left="2880" w:hanging="360"/>
      </w:pPr>
    </w:lvl>
    <w:lvl w:ilvl="5" w:tplc="240A001B" w:tentative="1">
      <w:start w:val="1"/>
      <w:numFmt w:val="lowerRoman"/>
      <w:lvlText w:val="%6."/>
      <w:lvlJc w:val="right"/>
      <w:pPr>
        <w:ind w:left="3600" w:hanging="180"/>
      </w:pPr>
    </w:lvl>
    <w:lvl w:ilvl="6" w:tplc="240A000F" w:tentative="1">
      <w:start w:val="1"/>
      <w:numFmt w:val="decimal"/>
      <w:lvlText w:val="%7."/>
      <w:lvlJc w:val="left"/>
      <w:pPr>
        <w:ind w:left="4320" w:hanging="360"/>
      </w:pPr>
    </w:lvl>
    <w:lvl w:ilvl="7" w:tplc="240A0019" w:tentative="1">
      <w:start w:val="1"/>
      <w:numFmt w:val="lowerLetter"/>
      <w:lvlText w:val="%8."/>
      <w:lvlJc w:val="left"/>
      <w:pPr>
        <w:ind w:left="5040" w:hanging="360"/>
      </w:pPr>
    </w:lvl>
    <w:lvl w:ilvl="8" w:tplc="24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C7932B3"/>
    <w:multiLevelType w:val="hybridMultilevel"/>
    <w:tmpl w:val="CB4CCE56"/>
    <w:lvl w:ilvl="0" w:tplc="E75C6BB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60" w:hanging="360"/>
      </w:pPr>
    </w:lvl>
    <w:lvl w:ilvl="2" w:tplc="240A001B" w:tentative="1">
      <w:start w:val="1"/>
      <w:numFmt w:val="lowerRoman"/>
      <w:lvlText w:val="%3."/>
      <w:lvlJc w:val="right"/>
      <w:pPr>
        <w:ind w:left="1080" w:hanging="180"/>
      </w:pPr>
    </w:lvl>
    <w:lvl w:ilvl="3" w:tplc="240A000F" w:tentative="1">
      <w:start w:val="1"/>
      <w:numFmt w:val="decimal"/>
      <w:lvlText w:val="%4."/>
      <w:lvlJc w:val="left"/>
      <w:pPr>
        <w:ind w:left="1800" w:hanging="360"/>
      </w:pPr>
    </w:lvl>
    <w:lvl w:ilvl="4" w:tplc="240A0019" w:tentative="1">
      <w:start w:val="1"/>
      <w:numFmt w:val="lowerLetter"/>
      <w:lvlText w:val="%5."/>
      <w:lvlJc w:val="left"/>
      <w:pPr>
        <w:ind w:left="2520" w:hanging="360"/>
      </w:pPr>
    </w:lvl>
    <w:lvl w:ilvl="5" w:tplc="240A001B" w:tentative="1">
      <w:start w:val="1"/>
      <w:numFmt w:val="lowerRoman"/>
      <w:lvlText w:val="%6."/>
      <w:lvlJc w:val="right"/>
      <w:pPr>
        <w:ind w:left="3240" w:hanging="180"/>
      </w:pPr>
    </w:lvl>
    <w:lvl w:ilvl="6" w:tplc="240A000F" w:tentative="1">
      <w:start w:val="1"/>
      <w:numFmt w:val="decimal"/>
      <w:lvlText w:val="%7."/>
      <w:lvlJc w:val="left"/>
      <w:pPr>
        <w:ind w:left="3960" w:hanging="360"/>
      </w:pPr>
    </w:lvl>
    <w:lvl w:ilvl="7" w:tplc="240A0019" w:tentative="1">
      <w:start w:val="1"/>
      <w:numFmt w:val="lowerLetter"/>
      <w:lvlText w:val="%8."/>
      <w:lvlJc w:val="left"/>
      <w:pPr>
        <w:ind w:left="4680" w:hanging="360"/>
      </w:pPr>
    </w:lvl>
    <w:lvl w:ilvl="8" w:tplc="24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2D11AC8"/>
    <w:multiLevelType w:val="hybridMultilevel"/>
    <w:tmpl w:val="F9944502"/>
    <w:lvl w:ilvl="0" w:tplc="AFE2FDDA">
      <w:start w:val="1"/>
      <w:numFmt w:val="decimal"/>
      <w:pStyle w:val="TDC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852C10"/>
    <w:multiLevelType w:val="hybridMultilevel"/>
    <w:tmpl w:val="348C67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549"/>
    <w:multiLevelType w:val="hybridMultilevel"/>
    <w:tmpl w:val="C0DAF37E"/>
    <w:lvl w:ilvl="0" w:tplc="FA46E3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1E9502D"/>
    <w:multiLevelType w:val="hybridMultilevel"/>
    <w:tmpl w:val="CCE610AA"/>
    <w:lvl w:ilvl="0" w:tplc="240A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58" w:hanging="360"/>
      </w:pPr>
    </w:lvl>
    <w:lvl w:ilvl="2" w:tplc="240A001B" w:tentative="1">
      <w:start w:val="1"/>
      <w:numFmt w:val="lowerRoman"/>
      <w:lvlText w:val="%3."/>
      <w:lvlJc w:val="right"/>
      <w:pPr>
        <w:ind w:left="1778" w:hanging="180"/>
      </w:pPr>
    </w:lvl>
    <w:lvl w:ilvl="3" w:tplc="240A000F" w:tentative="1">
      <w:start w:val="1"/>
      <w:numFmt w:val="decimal"/>
      <w:lvlText w:val="%4."/>
      <w:lvlJc w:val="left"/>
      <w:pPr>
        <w:ind w:left="2498" w:hanging="360"/>
      </w:pPr>
    </w:lvl>
    <w:lvl w:ilvl="4" w:tplc="240A0019" w:tentative="1">
      <w:start w:val="1"/>
      <w:numFmt w:val="lowerLetter"/>
      <w:lvlText w:val="%5."/>
      <w:lvlJc w:val="left"/>
      <w:pPr>
        <w:ind w:left="3218" w:hanging="360"/>
      </w:pPr>
    </w:lvl>
    <w:lvl w:ilvl="5" w:tplc="240A001B" w:tentative="1">
      <w:start w:val="1"/>
      <w:numFmt w:val="lowerRoman"/>
      <w:lvlText w:val="%6."/>
      <w:lvlJc w:val="right"/>
      <w:pPr>
        <w:ind w:left="3938" w:hanging="180"/>
      </w:pPr>
    </w:lvl>
    <w:lvl w:ilvl="6" w:tplc="240A000F" w:tentative="1">
      <w:start w:val="1"/>
      <w:numFmt w:val="decimal"/>
      <w:lvlText w:val="%7."/>
      <w:lvlJc w:val="left"/>
      <w:pPr>
        <w:ind w:left="4658" w:hanging="360"/>
      </w:pPr>
    </w:lvl>
    <w:lvl w:ilvl="7" w:tplc="240A0019" w:tentative="1">
      <w:start w:val="1"/>
      <w:numFmt w:val="lowerLetter"/>
      <w:lvlText w:val="%8."/>
      <w:lvlJc w:val="left"/>
      <w:pPr>
        <w:ind w:left="5378" w:hanging="360"/>
      </w:pPr>
    </w:lvl>
    <w:lvl w:ilvl="8" w:tplc="240A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5E813FB3"/>
    <w:multiLevelType w:val="multilevel"/>
    <w:tmpl w:val="3D9A8A58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C50FB8"/>
    <w:multiLevelType w:val="hybridMultilevel"/>
    <w:tmpl w:val="9218338E"/>
    <w:lvl w:ilvl="0" w:tplc="240A000F">
      <w:start w:val="1"/>
      <w:numFmt w:val="decimal"/>
      <w:lvlText w:val="%1."/>
      <w:lvlJc w:val="left"/>
      <w:pPr>
        <w:ind w:left="0" w:hanging="360"/>
      </w:pPr>
    </w:lvl>
    <w:lvl w:ilvl="1" w:tplc="240A0019" w:tentative="1">
      <w:start w:val="1"/>
      <w:numFmt w:val="lowerLetter"/>
      <w:lvlText w:val="%2."/>
      <w:lvlJc w:val="left"/>
      <w:pPr>
        <w:ind w:left="720" w:hanging="360"/>
      </w:pPr>
    </w:lvl>
    <w:lvl w:ilvl="2" w:tplc="240A001B" w:tentative="1">
      <w:start w:val="1"/>
      <w:numFmt w:val="lowerRoman"/>
      <w:lvlText w:val="%3."/>
      <w:lvlJc w:val="right"/>
      <w:pPr>
        <w:ind w:left="1440" w:hanging="180"/>
      </w:pPr>
    </w:lvl>
    <w:lvl w:ilvl="3" w:tplc="240A000F" w:tentative="1">
      <w:start w:val="1"/>
      <w:numFmt w:val="decimal"/>
      <w:lvlText w:val="%4."/>
      <w:lvlJc w:val="left"/>
      <w:pPr>
        <w:ind w:left="2160" w:hanging="360"/>
      </w:pPr>
    </w:lvl>
    <w:lvl w:ilvl="4" w:tplc="240A0019" w:tentative="1">
      <w:start w:val="1"/>
      <w:numFmt w:val="lowerLetter"/>
      <w:lvlText w:val="%5."/>
      <w:lvlJc w:val="left"/>
      <w:pPr>
        <w:ind w:left="2880" w:hanging="360"/>
      </w:pPr>
    </w:lvl>
    <w:lvl w:ilvl="5" w:tplc="240A001B" w:tentative="1">
      <w:start w:val="1"/>
      <w:numFmt w:val="lowerRoman"/>
      <w:lvlText w:val="%6."/>
      <w:lvlJc w:val="right"/>
      <w:pPr>
        <w:ind w:left="3600" w:hanging="180"/>
      </w:pPr>
    </w:lvl>
    <w:lvl w:ilvl="6" w:tplc="240A000F" w:tentative="1">
      <w:start w:val="1"/>
      <w:numFmt w:val="decimal"/>
      <w:lvlText w:val="%7."/>
      <w:lvlJc w:val="left"/>
      <w:pPr>
        <w:ind w:left="4320" w:hanging="360"/>
      </w:pPr>
    </w:lvl>
    <w:lvl w:ilvl="7" w:tplc="240A0019" w:tentative="1">
      <w:start w:val="1"/>
      <w:numFmt w:val="lowerLetter"/>
      <w:lvlText w:val="%8."/>
      <w:lvlJc w:val="left"/>
      <w:pPr>
        <w:ind w:left="5040" w:hanging="360"/>
      </w:pPr>
    </w:lvl>
    <w:lvl w:ilvl="8" w:tplc="240A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718889828">
    <w:abstractNumId w:val="8"/>
  </w:num>
  <w:num w:numId="2" w16cid:durableId="1987851815">
    <w:abstractNumId w:val="4"/>
  </w:num>
  <w:num w:numId="3" w16cid:durableId="380594510">
    <w:abstractNumId w:val="5"/>
  </w:num>
  <w:num w:numId="4" w16cid:durableId="582760383">
    <w:abstractNumId w:val="7"/>
  </w:num>
  <w:num w:numId="5" w16cid:durableId="274993758">
    <w:abstractNumId w:val="9"/>
  </w:num>
  <w:num w:numId="6" w16cid:durableId="784349827">
    <w:abstractNumId w:val="1"/>
  </w:num>
  <w:num w:numId="7" w16cid:durableId="261111802">
    <w:abstractNumId w:val="2"/>
  </w:num>
  <w:num w:numId="8" w16cid:durableId="741829551">
    <w:abstractNumId w:val="3"/>
  </w:num>
  <w:num w:numId="9" w16cid:durableId="1731028803">
    <w:abstractNumId w:val="6"/>
  </w:num>
  <w:num w:numId="10" w16cid:durableId="248119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995"/>
    <w:rsid w:val="000001B4"/>
    <w:rsid w:val="0000071C"/>
    <w:rsid w:val="000015AC"/>
    <w:rsid w:val="00001A47"/>
    <w:rsid w:val="000027DB"/>
    <w:rsid w:val="000028DB"/>
    <w:rsid w:val="00003802"/>
    <w:rsid w:val="00003905"/>
    <w:rsid w:val="00003B5C"/>
    <w:rsid w:val="0000437C"/>
    <w:rsid w:val="000052AF"/>
    <w:rsid w:val="0000574C"/>
    <w:rsid w:val="00005BA6"/>
    <w:rsid w:val="000108CD"/>
    <w:rsid w:val="00012AFA"/>
    <w:rsid w:val="00012C18"/>
    <w:rsid w:val="00012EB9"/>
    <w:rsid w:val="00013350"/>
    <w:rsid w:val="00013410"/>
    <w:rsid w:val="0001362E"/>
    <w:rsid w:val="00014177"/>
    <w:rsid w:val="000151D8"/>
    <w:rsid w:val="00016443"/>
    <w:rsid w:val="00017669"/>
    <w:rsid w:val="00017FB1"/>
    <w:rsid w:val="000207C2"/>
    <w:rsid w:val="00021137"/>
    <w:rsid w:val="00021794"/>
    <w:rsid w:val="0002263D"/>
    <w:rsid w:val="00022ECB"/>
    <w:rsid w:val="000234FE"/>
    <w:rsid w:val="00023AE8"/>
    <w:rsid w:val="000244E2"/>
    <w:rsid w:val="00024CF0"/>
    <w:rsid w:val="00026125"/>
    <w:rsid w:val="0002628C"/>
    <w:rsid w:val="00027117"/>
    <w:rsid w:val="00027DF3"/>
    <w:rsid w:val="00032EE9"/>
    <w:rsid w:val="00033BCF"/>
    <w:rsid w:val="00034078"/>
    <w:rsid w:val="0003424D"/>
    <w:rsid w:val="00035630"/>
    <w:rsid w:val="00036124"/>
    <w:rsid w:val="0004036D"/>
    <w:rsid w:val="00041880"/>
    <w:rsid w:val="00042E3A"/>
    <w:rsid w:val="00043123"/>
    <w:rsid w:val="00045F82"/>
    <w:rsid w:val="00047EED"/>
    <w:rsid w:val="00047FC0"/>
    <w:rsid w:val="00052C67"/>
    <w:rsid w:val="00053655"/>
    <w:rsid w:val="00054B88"/>
    <w:rsid w:val="000552C8"/>
    <w:rsid w:val="00060EE9"/>
    <w:rsid w:val="00060FC4"/>
    <w:rsid w:val="0006274A"/>
    <w:rsid w:val="00062809"/>
    <w:rsid w:val="00063A14"/>
    <w:rsid w:val="00064353"/>
    <w:rsid w:val="00064A45"/>
    <w:rsid w:val="00065BF2"/>
    <w:rsid w:val="0006696B"/>
    <w:rsid w:val="0006714C"/>
    <w:rsid w:val="00071988"/>
    <w:rsid w:val="000719DE"/>
    <w:rsid w:val="0007244C"/>
    <w:rsid w:val="00072EFC"/>
    <w:rsid w:val="00073969"/>
    <w:rsid w:val="000756AF"/>
    <w:rsid w:val="00076A9E"/>
    <w:rsid w:val="000771D6"/>
    <w:rsid w:val="0007731A"/>
    <w:rsid w:val="000774DE"/>
    <w:rsid w:val="00077C1A"/>
    <w:rsid w:val="000809F9"/>
    <w:rsid w:val="000818DC"/>
    <w:rsid w:val="00081A5E"/>
    <w:rsid w:val="00083335"/>
    <w:rsid w:val="00083E85"/>
    <w:rsid w:val="0008405C"/>
    <w:rsid w:val="0008422D"/>
    <w:rsid w:val="00084E7E"/>
    <w:rsid w:val="00085742"/>
    <w:rsid w:val="000857B1"/>
    <w:rsid w:val="00085B8E"/>
    <w:rsid w:val="00085F0C"/>
    <w:rsid w:val="000878B6"/>
    <w:rsid w:val="00087E48"/>
    <w:rsid w:val="00090AF7"/>
    <w:rsid w:val="00091823"/>
    <w:rsid w:val="00091B15"/>
    <w:rsid w:val="0009235C"/>
    <w:rsid w:val="0009269A"/>
    <w:rsid w:val="00092B22"/>
    <w:rsid w:val="000953CC"/>
    <w:rsid w:val="00095C88"/>
    <w:rsid w:val="00095F57"/>
    <w:rsid w:val="000961F1"/>
    <w:rsid w:val="000964C4"/>
    <w:rsid w:val="00097771"/>
    <w:rsid w:val="00097A54"/>
    <w:rsid w:val="00097E00"/>
    <w:rsid w:val="000A0270"/>
    <w:rsid w:val="000A0609"/>
    <w:rsid w:val="000A21EE"/>
    <w:rsid w:val="000A2C92"/>
    <w:rsid w:val="000A2D5B"/>
    <w:rsid w:val="000A30FA"/>
    <w:rsid w:val="000A43F5"/>
    <w:rsid w:val="000A474E"/>
    <w:rsid w:val="000A496B"/>
    <w:rsid w:val="000A4D71"/>
    <w:rsid w:val="000A6238"/>
    <w:rsid w:val="000A67B2"/>
    <w:rsid w:val="000A6AD2"/>
    <w:rsid w:val="000A6C6C"/>
    <w:rsid w:val="000A6FEF"/>
    <w:rsid w:val="000A7751"/>
    <w:rsid w:val="000A7A62"/>
    <w:rsid w:val="000B1B28"/>
    <w:rsid w:val="000B1EF6"/>
    <w:rsid w:val="000B320A"/>
    <w:rsid w:val="000B3B74"/>
    <w:rsid w:val="000B4170"/>
    <w:rsid w:val="000B4489"/>
    <w:rsid w:val="000B5F24"/>
    <w:rsid w:val="000B6263"/>
    <w:rsid w:val="000B6417"/>
    <w:rsid w:val="000B6972"/>
    <w:rsid w:val="000C0231"/>
    <w:rsid w:val="000C1BF9"/>
    <w:rsid w:val="000C3505"/>
    <w:rsid w:val="000C3BBF"/>
    <w:rsid w:val="000C3CEC"/>
    <w:rsid w:val="000C48C2"/>
    <w:rsid w:val="000C50F4"/>
    <w:rsid w:val="000C7257"/>
    <w:rsid w:val="000C768B"/>
    <w:rsid w:val="000D0422"/>
    <w:rsid w:val="000D1515"/>
    <w:rsid w:val="000D1943"/>
    <w:rsid w:val="000D1B76"/>
    <w:rsid w:val="000D232F"/>
    <w:rsid w:val="000D2E5F"/>
    <w:rsid w:val="000D4D95"/>
    <w:rsid w:val="000D65D5"/>
    <w:rsid w:val="000D7CFD"/>
    <w:rsid w:val="000E05E8"/>
    <w:rsid w:val="000E09CC"/>
    <w:rsid w:val="000E1641"/>
    <w:rsid w:val="000E188C"/>
    <w:rsid w:val="000E4097"/>
    <w:rsid w:val="000E4567"/>
    <w:rsid w:val="000E5067"/>
    <w:rsid w:val="000E5457"/>
    <w:rsid w:val="000E6AC3"/>
    <w:rsid w:val="000E7FFA"/>
    <w:rsid w:val="000F0E33"/>
    <w:rsid w:val="000F3425"/>
    <w:rsid w:val="000F5343"/>
    <w:rsid w:val="000F5E26"/>
    <w:rsid w:val="000F7C61"/>
    <w:rsid w:val="00101A3D"/>
    <w:rsid w:val="00101EB1"/>
    <w:rsid w:val="0010209C"/>
    <w:rsid w:val="001022C7"/>
    <w:rsid w:val="00102F0B"/>
    <w:rsid w:val="0010315E"/>
    <w:rsid w:val="00103EBF"/>
    <w:rsid w:val="00104784"/>
    <w:rsid w:val="001061F4"/>
    <w:rsid w:val="001106C2"/>
    <w:rsid w:val="0011161D"/>
    <w:rsid w:val="00111E49"/>
    <w:rsid w:val="001134A8"/>
    <w:rsid w:val="00115368"/>
    <w:rsid w:val="00115D8F"/>
    <w:rsid w:val="00116EEC"/>
    <w:rsid w:val="00117407"/>
    <w:rsid w:val="0011764D"/>
    <w:rsid w:val="00117B20"/>
    <w:rsid w:val="00117F30"/>
    <w:rsid w:val="001211AA"/>
    <w:rsid w:val="0012252F"/>
    <w:rsid w:val="00122705"/>
    <w:rsid w:val="00122AB5"/>
    <w:rsid w:val="00122C48"/>
    <w:rsid w:val="001245A3"/>
    <w:rsid w:val="001249DD"/>
    <w:rsid w:val="0012698A"/>
    <w:rsid w:val="00127BED"/>
    <w:rsid w:val="00133E04"/>
    <w:rsid w:val="00134529"/>
    <w:rsid w:val="00135B9A"/>
    <w:rsid w:val="0014024B"/>
    <w:rsid w:val="0014097B"/>
    <w:rsid w:val="00140A1A"/>
    <w:rsid w:val="00143F03"/>
    <w:rsid w:val="0014496F"/>
    <w:rsid w:val="00144995"/>
    <w:rsid w:val="00145475"/>
    <w:rsid w:val="00145966"/>
    <w:rsid w:val="00147998"/>
    <w:rsid w:val="00151B1A"/>
    <w:rsid w:val="001532F4"/>
    <w:rsid w:val="00156019"/>
    <w:rsid w:val="00157A74"/>
    <w:rsid w:val="0016391D"/>
    <w:rsid w:val="00164349"/>
    <w:rsid w:val="001645DA"/>
    <w:rsid w:val="00164BC7"/>
    <w:rsid w:val="0016590A"/>
    <w:rsid w:val="00166576"/>
    <w:rsid w:val="00166F4F"/>
    <w:rsid w:val="00167206"/>
    <w:rsid w:val="00167996"/>
    <w:rsid w:val="00170043"/>
    <w:rsid w:val="001702EB"/>
    <w:rsid w:val="00170612"/>
    <w:rsid w:val="00170EA4"/>
    <w:rsid w:val="00171451"/>
    <w:rsid w:val="00171BAD"/>
    <w:rsid w:val="00172EA1"/>
    <w:rsid w:val="0017502A"/>
    <w:rsid w:val="0017688E"/>
    <w:rsid w:val="001779DA"/>
    <w:rsid w:val="001808CA"/>
    <w:rsid w:val="00180FC9"/>
    <w:rsid w:val="00181088"/>
    <w:rsid w:val="0018188E"/>
    <w:rsid w:val="00182FA9"/>
    <w:rsid w:val="00184BF7"/>
    <w:rsid w:val="00187C8E"/>
    <w:rsid w:val="00192CA4"/>
    <w:rsid w:val="001947B8"/>
    <w:rsid w:val="00194FD5"/>
    <w:rsid w:val="001964FD"/>
    <w:rsid w:val="00197E0A"/>
    <w:rsid w:val="001A0C62"/>
    <w:rsid w:val="001A12D5"/>
    <w:rsid w:val="001A17AA"/>
    <w:rsid w:val="001A22D8"/>
    <w:rsid w:val="001A2A98"/>
    <w:rsid w:val="001A2B18"/>
    <w:rsid w:val="001A4208"/>
    <w:rsid w:val="001A5778"/>
    <w:rsid w:val="001A6350"/>
    <w:rsid w:val="001A7895"/>
    <w:rsid w:val="001A7E3C"/>
    <w:rsid w:val="001B035C"/>
    <w:rsid w:val="001B040B"/>
    <w:rsid w:val="001B090D"/>
    <w:rsid w:val="001B1777"/>
    <w:rsid w:val="001B1CA3"/>
    <w:rsid w:val="001B37EB"/>
    <w:rsid w:val="001B3F8C"/>
    <w:rsid w:val="001B6437"/>
    <w:rsid w:val="001B6DED"/>
    <w:rsid w:val="001B77B4"/>
    <w:rsid w:val="001C033A"/>
    <w:rsid w:val="001C0ABD"/>
    <w:rsid w:val="001C1C0D"/>
    <w:rsid w:val="001C4F42"/>
    <w:rsid w:val="001C5206"/>
    <w:rsid w:val="001C587B"/>
    <w:rsid w:val="001C5B53"/>
    <w:rsid w:val="001C7F72"/>
    <w:rsid w:val="001D492D"/>
    <w:rsid w:val="001D66A6"/>
    <w:rsid w:val="001D7A8E"/>
    <w:rsid w:val="001E00E0"/>
    <w:rsid w:val="001E0851"/>
    <w:rsid w:val="001E13AA"/>
    <w:rsid w:val="001E246A"/>
    <w:rsid w:val="001E2A69"/>
    <w:rsid w:val="001E3466"/>
    <w:rsid w:val="001E6B6B"/>
    <w:rsid w:val="001E6BA7"/>
    <w:rsid w:val="001E7055"/>
    <w:rsid w:val="001F2BEC"/>
    <w:rsid w:val="001F2D2C"/>
    <w:rsid w:val="001F3A65"/>
    <w:rsid w:val="001F3A87"/>
    <w:rsid w:val="001F3DD0"/>
    <w:rsid w:val="001F5176"/>
    <w:rsid w:val="001F6C3C"/>
    <w:rsid w:val="001F6C7C"/>
    <w:rsid w:val="001F6EE6"/>
    <w:rsid w:val="001F7622"/>
    <w:rsid w:val="001F7ECC"/>
    <w:rsid w:val="00200452"/>
    <w:rsid w:val="002006B8"/>
    <w:rsid w:val="002011E5"/>
    <w:rsid w:val="00201334"/>
    <w:rsid w:val="00201623"/>
    <w:rsid w:val="00201689"/>
    <w:rsid w:val="00202CC3"/>
    <w:rsid w:val="00204116"/>
    <w:rsid w:val="00205D95"/>
    <w:rsid w:val="0020607C"/>
    <w:rsid w:val="00206251"/>
    <w:rsid w:val="00206A6B"/>
    <w:rsid w:val="0020798F"/>
    <w:rsid w:val="002101B8"/>
    <w:rsid w:val="00210387"/>
    <w:rsid w:val="00212204"/>
    <w:rsid w:val="00213327"/>
    <w:rsid w:val="002138C9"/>
    <w:rsid w:val="00213FA0"/>
    <w:rsid w:val="00215EAE"/>
    <w:rsid w:val="0021677F"/>
    <w:rsid w:val="00216FCA"/>
    <w:rsid w:val="0022495F"/>
    <w:rsid w:val="002261D2"/>
    <w:rsid w:val="00226649"/>
    <w:rsid w:val="0022751B"/>
    <w:rsid w:val="00227F00"/>
    <w:rsid w:val="00230956"/>
    <w:rsid w:val="002310EE"/>
    <w:rsid w:val="00232A50"/>
    <w:rsid w:val="00232AA9"/>
    <w:rsid w:val="00233B08"/>
    <w:rsid w:val="00236325"/>
    <w:rsid w:val="002373DF"/>
    <w:rsid w:val="0023746F"/>
    <w:rsid w:val="00241D01"/>
    <w:rsid w:val="002423E8"/>
    <w:rsid w:val="002432FF"/>
    <w:rsid w:val="00244882"/>
    <w:rsid w:val="0024522C"/>
    <w:rsid w:val="00246428"/>
    <w:rsid w:val="00247933"/>
    <w:rsid w:val="00250852"/>
    <w:rsid w:val="00252E77"/>
    <w:rsid w:val="00253E45"/>
    <w:rsid w:val="00253F92"/>
    <w:rsid w:val="002545DE"/>
    <w:rsid w:val="00254BDC"/>
    <w:rsid w:val="0025563C"/>
    <w:rsid w:val="0025580A"/>
    <w:rsid w:val="00257059"/>
    <w:rsid w:val="00257823"/>
    <w:rsid w:val="00261252"/>
    <w:rsid w:val="002612CD"/>
    <w:rsid w:val="0026166B"/>
    <w:rsid w:val="00262244"/>
    <w:rsid w:val="002626A6"/>
    <w:rsid w:val="002629EB"/>
    <w:rsid w:val="002630FC"/>
    <w:rsid w:val="00265386"/>
    <w:rsid w:val="00265390"/>
    <w:rsid w:val="00266810"/>
    <w:rsid w:val="0026781C"/>
    <w:rsid w:val="00267DD0"/>
    <w:rsid w:val="002712F9"/>
    <w:rsid w:val="00273DA9"/>
    <w:rsid w:val="002746D4"/>
    <w:rsid w:val="00274790"/>
    <w:rsid w:val="00274A57"/>
    <w:rsid w:val="00276240"/>
    <w:rsid w:val="00276FE1"/>
    <w:rsid w:val="002770F4"/>
    <w:rsid w:val="0028042C"/>
    <w:rsid w:val="00281D23"/>
    <w:rsid w:val="00284AD9"/>
    <w:rsid w:val="002855BA"/>
    <w:rsid w:val="00285B95"/>
    <w:rsid w:val="002867D6"/>
    <w:rsid w:val="00290ED6"/>
    <w:rsid w:val="00291F8C"/>
    <w:rsid w:val="002920D1"/>
    <w:rsid w:val="00292827"/>
    <w:rsid w:val="00293D06"/>
    <w:rsid w:val="0029482A"/>
    <w:rsid w:val="00294A1C"/>
    <w:rsid w:val="002950E3"/>
    <w:rsid w:val="002961EA"/>
    <w:rsid w:val="002A12E3"/>
    <w:rsid w:val="002A35AC"/>
    <w:rsid w:val="002A613C"/>
    <w:rsid w:val="002A66DF"/>
    <w:rsid w:val="002A7B0F"/>
    <w:rsid w:val="002B08C4"/>
    <w:rsid w:val="002B19F1"/>
    <w:rsid w:val="002B1BAF"/>
    <w:rsid w:val="002B3041"/>
    <w:rsid w:val="002B3E6A"/>
    <w:rsid w:val="002B50B7"/>
    <w:rsid w:val="002B585D"/>
    <w:rsid w:val="002B6CED"/>
    <w:rsid w:val="002B6E5B"/>
    <w:rsid w:val="002B700E"/>
    <w:rsid w:val="002B7E56"/>
    <w:rsid w:val="002C1113"/>
    <w:rsid w:val="002C112B"/>
    <w:rsid w:val="002C16BC"/>
    <w:rsid w:val="002C2587"/>
    <w:rsid w:val="002C3259"/>
    <w:rsid w:val="002C48B4"/>
    <w:rsid w:val="002C4F23"/>
    <w:rsid w:val="002C61A7"/>
    <w:rsid w:val="002C7BB9"/>
    <w:rsid w:val="002D0923"/>
    <w:rsid w:val="002D155D"/>
    <w:rsid w:val="002D1D79"/>
    <w:rsid w:val="002D24C1"/>
    <w:rsid w:val="002D2781"/>
    <w:rsid w:val="002D4810"/>
    <w:rsid w:val="002D518E"/>
    <w:rsid w:val="002D5A69"/>
    <w:rsid w:val="002D5E23"/>
    <w:rsid w:val="002D5F1F"/>
    <w:rsid w:val="002D67C1"/>
    <w:rsid w:val="002D729D"/>
    <w:rsid w:val="002E193D"/>
    <w:rsid w:val="002E1C59"/>
    <w:rsid w:val="002E23E0"/>
    <w:rsid w:val="002E2644"/>
    <w:rsid w:val="002E47E0"/>
    <w:rsid w:val="002E5B26"/>
    <w:rsid w:val="002E5B46"/>
    <w:rsid w:val="002E5FEA"/>
    <w:rsid w:val="002E6CF9"/>
    <w:rsid w:val="002F0B3E"/>
    <w:rsid w:val="002F1D81"/>
    <w:rsid w:val="002F7892"/>
    <w:rsid w:val="002F7EB8"/>
    <w:rsid w:val="00301590"/>
    <w:rsid w:val="00301C45"/>
    <w:rsid w:val="00302471"/>
    <w:rsid w:val="003030D3"/>
    <w:rsid w:val="00303173"/>
    <w:rsid w:val="003034AF"/>
    <w:rsid w:val="003042B6"/>
    <w:rsid w:val="00305F9C"/>
    <w:rsid w:val="00307EE1"/>
    <w:rsid w:val="003115C6"/>
    <w:rsid w:val="003129F9"/>
    <w:rsid w:val="00312CB1"/>
    <w:rsid w:val="00313F49"/>
    <w:rsid w:val="00314384"/>
    <w:rsid w:val="003149CF"/>
    <w:rsid w:val="003152C7"/>
    <w:rsid w:val="003179C0"/>
    <w:rsid w:val="00320DC8"/>
    <w:rsid w:val="00321D06"/>
    <w:rsid w:val="00321D45"/>
    <w:rsid w:val="0032219E"/>
    <w:rsid w:val="00324E67"/>
    <w:rsid w:val="00327D8A"/>
    <w:rsid w:val="003311B7"/>
    <w:rsid w:val="00334809"/>
    <w:rsid w:val="00336A94"/>
    <w:rsid w:val="003371FB"/>
    <w:rsid w:val="00337852"/>
    <w:rsid w:val="003404FD"/>
    <w:rsid w:val="003413E4"/>
    <w:rsid w:val="003422D7"/>
    <w:rsid w:val="003433B5"/>
    <w:rsid w:val="003447F1"/>
    <w:rsid w:val="00347D85"/>
    <w:rsid w:val="003504BC"/>
    <w:rsid w:val="00350831"/>
    <w:rsid w:val="003512A3"/>
    <w:rsid w:val="003546CF"/>
    <w:rsid w:val="00354D81"/>
    <w:rsid w:val="00355B0F"/>
    <w:rsid w:val="0035609B"/>
    <w:rsid w:val="003560D9"/>
    <w:rsid w:val="0035723F"/>
    <w:rsid w:val="00361472"/>
    <w:rsid w:val="00362BE4"/>
    <w:rsid w:val="00364076"/>
    <w:rsid w:val="00364C42"/>
    <w:rsid w:val="0036699B"/>
    <w:rsid w:val="00366CB5"/>
    <w:rsid w:val="00370D4A"/>
    <w:rsid w:val="0037189B"/>
    <w:rsid w:val="003742F1"/>
    <w:rsid w:val="0037486D"/>
    <w:rsid w:val="00376BF7"/>
    <w:rsid w:val="00377906"/>
    <w:rsid w:val="00381245"/>
    <w:rsid w:val="00382472"/>
    <w:rsid w:val="003827CD"/>
    <w:rsid w:val="00384273"/>
    <w:rsid w:val="00387708"/>
    <w:rsid w:val="00387C8B"/>
    <w:rsid w:val="00390D1D"/>
    <w:rsid w:val="00391624"/>
    <w:rsid w:val="00391DAA"/>
    <w:rsid w:val="003935D4"/>
    <w:rsid w:val="00393652"/>
    <w:rsid w:val="00393A59"/>
    <w:rsid w:val="00394376"/>
    <w:rsid w:val="00394665"/>
    <w:rsid w:val="003946F2"/>
    <w:rsid w:val="003955C9"/>
    <w:rsid w:val="0039601E"/>
    <w:rsid w:val="003962A5"/>
    <w:rsid w:val="00396D3C"/>
    <w:rsid w:val="00397FE4"/>
    <w:rsid w:val="003A1296"/>
    <w:rsid w:val="003A138E"/>
    <w:rsid w:val="003A2199"/>
    <w:rsid w:val="003A245C"/>
    <w:rsid w:val="003A44F5"/>
    <w:rsid w:val="003A4593"/>
    <w:rsid w:val="003A56A8"/>
    <w:rsid w:val="003A5EE3"/>
    <w:rsid w:val="003A75F5"/>
    <w:rsid w:val="003A7890"/>
    <w:rsid w:val="003A7AD4"/>
    <w:rsid w:val="003B289B"/>
    <w:rsid w:val="003B30CE"/>
    <w:rsid w:val="003B32E4"/>
    <w:rsid w:val="003B3FB7"/>
    <w:rsid w:val="003B5A59"/>
    <w:rsid w:val="003B7F61"/>
    <w:rsid w:val="003C1C82"/>
    <w:rsid w:val="003C444D"/>
    <w:rsid w:val="003D0112"/>
    <w:rsid w:val="003D026E"/>
    <w:rsid w:val="003D124C"/>
    <w:rsid w:val="003D1ADE"/>
    <w:rsid w:val="003D1FB8"/>
    <w:rsid w:val="003D26FC"/>
    <w:rsid w:val="003D4ED1"/>
    <w:rsid w:val="003D4F70"/>
    <w:rsid w:val="003D50A6"/>
    <w:rsid w:val="003D5C8B"/>
    <w:rsid w:val="003D5F97"/>
    <w:rsid w:val="003D675C"/>
    <w:rsid w:val="003D769C"/>
    <w:rsid w:val="003E11E1"/>
    <w:rsid w:val="003E1E87"/>
    <w:rsid w:val="003E1FFF"/>
    <w:rsid w:val="003E348A"/>
    <w:rsid w:val="003E59C4"/>
    <w:rsid w:val="003F0C9F"/>
    <w:rsid w:val="003F130A"/>
    <w:rsid w:val="003F24DE"/>
    <w:rsid w:val="003F3AC6"/>
    <w:rsid w:val="003F4F04"/>
    <w:rsid w:val="003F5A52"/>
    <w:rsid w:val="003F5ECF"/>
    <w:rsid w:val="003F7AEA"/>
    <w:rsid w:val="00402264"/>
    <w:rsid w:val="00403244"/>
    <w:rsid w:val="0040418C"/>
    <w:rsid w:val="004045ED"/>
    <w:rsid w:val="00404D78"/>
    <w:rsid w:val="0040691A"/>
    <w:rsid w:val="0040708B"/>
    <w:rsid w:val="004074A9"/>
    <w:rsid w:val="0041131E"/>
    <w:rsid w:val="00412047"/>
    <w:rsid w:val="00412545"/>
    <w:rsid w:val="00413A30"/>
    <w:rsid w:val="00414925"/>
    <w:rsid w:val="00414B03"/>
    <w:rsid w:val="00416AB4"/>
    <w:rsid w:val="004208ED"/>
    <w:rsid w:val="004211AE"/>
    <w:rsid w:val="00425357"/>
    <w:rsid w:val="0042538A"/>
    <w:rsid w:val="004258B4"/>
    <w:rsid w:val="004264FD"/>
    <w:rsid w:val="00426BEE"/>
    <w:rsid w:val="00430830"/>
    <w:rsid w:val="004312D8"/>
    <w:rsid w:val="00433667"/>
    <w:rsid w:val="00434E42"/>
    <w:rsid w:val="004362D8"/>
    <w:rsid w:val="00440B6B"/>
    <w:rsid w:val="00440F11"/>
    <w:rsid w:val="00441A5C"/>
    <w:rsid w:val="00442538"/>
    <w:rsid w:val="0044278E"/>
    <w:rsid w:val="00442B3C"/>
    <w:rsid w:val="00442E4E"/>
    <w:rsid w:val="00442EFB"/>
    <w:rsid w:val="004432EC"/>
    <w:rsid w:val="00446E0D"/>
    <w:rsid w:val="00451A46"/>
    <w:rsid w:val="004529F5"/>
    <w:rsid w:val="004530C0"/>
    <w:rsid w:val="00453343"/>
    <w:rsid w:val="00454452"/>
    <w:rsid w:val="00454503"/>
    <w:rsid w:val="00454E7B"/>
    <w:rsid w:val="004566C7"/>
    <w:rsid w:val="00461022"/>
    <w:rsid w:val="004613A4"/>
    <w:rsid w:val="00463C51"/>
    <w:rsid w:val="0046495E"/>
    <w:rsid w:val="00465546"/>
    <w:rsid w:val="00465606"/>
    <w:rsid w:val="0046560F"/>
    <w:rsid w:val="00466084"/>
    <w:rsid w:val="00466D12"/>
    <w:rsid w:val="00466EBF"/>
    <w:rsid w:val="00470033"/>
    <w:rsid w:val="00476709"/>
    <w:rsid w:val="00476F4E"/>
    <w:rsid w:val="00477CBE"/>
    <w:rsid w:val="00480B49"/>
    <w:rsid w:val="00480F9F"/>
    <w:rsid w:val="00482FB3"/>
    <w:rsid w:val="0048316D"/>
    <w:rsid w:val="0048603B"/>
    <w:rsid w:val="00487156"/>
    <w:rsid w:val="00487521"/>
    <w:rsid w:val="00487568"/>
    <w:rsid w:val="00487E4F"/>
    <w:rsid w:val="00487F9E"/>
    <w:rsid w:val="00490E97"/>
    <w:rsid w:val="0049227C"/>
    <w:rsid w:val="00493272"/>
    <w:rsid w:val="00493849"/>
    <w:rsid w:val="004A258B"/>
    <w:rsid w:val="004A4189"/>
    <w:rsid w:val="004A71A7"/>
    <w:rsid w:val="004B04B8"/>
    <w:rsid w:val="004B248E"/>
    <w:rsid w:val="004B36B5"/>
    <w:rsid w:val="004B3799"/>
    <w:rsid w:val="004B3A13"/>
    <w:rsid w:val="004B5B13"/>
    <w:rsid w:val="004B7115"/>
    <w:rsid w:val="004C2F23"/>
    <w:rsid w:val="004C33F4"/>
    <w:rsid w:val="004C428F"/>
    <w:rsid w:val="004C5078"/>
    <w:rsid w:val="004D10BB"/>
    <w:rsid w:val="004D21E6"/>
    <w:rsid w:val="004D2472"/>
    <w:rsid w:val="004D3885"/>
    <w:rsid w:val="004D4B39"/>
    <w:rsid w:val="004D5185"/>
    <w:rsid w:val="004D5D84"/>
    <w:rsid w:val="004D61CD"/>
    <w:rsid w:val="004D753C"/>
    <w:rsid w:val="004D784C"/>
    <w:rsid w:val="004E007A"/>
    <w:rsid w:val="004E03D0"/>
    <w:rsid w:val="004E061C"/>
    <w:rsid w:val="004E0B31"/>
    <w:rsid w:val="004E1B92"/>
    <w:rsid w:val="004E2351"/>
    <w:rsid w:val="004E2D95"/>
    <w:rsid w:val="004E3C71"/>
    <w:rsid w:val="004E40CE"/>
    <w:rsid w:val="004E5018"/>
    <w:rsid w:val="004F0AC7"/>
    <w:rsid w:val="004F0FBC"/>
    <w:rsid w:val="004F19E0"/>
    <w:rsid w:val="004F21DD"/>
    <w:rsid w:val="004F4BED"/>
    <w:rsid w:val="004F4DB6"/>
    <w:rsid w:val="004F56AB"/>
    <w:rsid w:val="004F5B48"/>
    <w:rsid w:val="004F7A7F"/>
    <w:rsid w:val="004F7EAE"/>
    <w:rsid w:val="00500BF6"/>
    <w:rsid w:val="00500CF6"/>
    <w:rsid w:val="00504D74"/>
    <w:rsid w:val="0050534D"/>
    <w:rsid w:val="00507589"/>
    <w:rsid w:val="0050758B"/>
    <w:rsid w:val="005114B5"/>
    <w:rsid w:val="00513C56"/>
    <w:rsid w:val="00516694"/>
    <w:rsid w:val="0052077B"/>
    <w:rsid w:val="00520F12"/>
    <w:rsid w:val="00521D6F"/>
    <w:rsid w:val="00521EF2"/>
    <w:rsid w:val="00522E20"/>
    <w:rsid w:val="00524799"/>
    <w:rsid w:val="005255FE"/>
    <w:rsid w:val="00526401"/>
    <w:rsid w:val="00527C48"/>
    <w:rsid w:val="00532DC4"/>
    <w:rsid w:val="0053375C"/>
    <w:rsid w:val="005344AD"/>
    <w:rsid w:val="00534DE2"/>
    <w:rsid w:val="0053529A"/>
    <w:rsid w:val="0053624A"/>
    <w:rsid w:val="00543DAA"/>
    <w:rsid w:val="00544772"/>
    <w:rsid w:val="005457C3"/>
    <w:rsid w:val="00545D70"/>
    <w:rsid w:val="005466DA"/>
    <w:rsid w:val="00547224"/>
    <w:rsid w:val="00550680"/>
    <w:rsid w:val="00550FEE"/>
    <w:rsid w:val="00551251"/>
    <w:rsid w:val="005515C3"/>
    <w:rsid w:val="00552E41"/>
    <w:rsid w:val="0055333D"/>
    <w:rsid w:val="005536B1"/>
    <w:rsid w:val="00553833"/>
    <w:rsid w:val="00553B66"/>
    <w:rsid w:val="00556105"/>
    <w:rsid w:val="00556989"/>
    <w:rsid w:val="00557B15"/>
    <w:rsid w:val="00560A3E"/>
    <w:rsid w:val="00562742"/>
    <w:rsid w:val="00562AC0"/>
    <w:rsid w:val="0056365F"/>
    <w:rsid w:val="00565876"/>
    <w:rsid w:val="00565A2F"/>
    <w:rsid w:val="005669E0"/>
    <w:rsid w:val="00566CCD"/>
    <w:rsid w:val="005678CC"/>
    <w:rsid w:val="00567BEF"/>
    <w:rsid w:val="00567C68"/>
    <w:rsid w:val="00570583"/>
    <w:rsid w:val="00572186"/>
    <w:rsid w:val="005730DF"/>
    <w:rsid w:val="00573247"/>
    <w:rsid w:val="00573565"/>
    <w:rsid w:val="00574C5B"/>
    <w:rsid w:val="00574F4A"/>
    <w:rsid w:val="005779C0"/>
    <w:rsid w:val="00583E0E"/>
    <w:rsid w:val="0058541D"/>
    <w:rsid w:val="005857DB"/>
    <w:rsid w:val="00585C9A"/>
    <w:rsid w:val="00585EDD"/>
    <w:rsid w:val="0058649B"/>
    <w:rsid w:val="00586931"/>
    <w:rsid w:val="005872F1"/>
    <w:rsid w:val="00587346"/>
    <w:rsid w:val="00587AFF"/>
    <w:rsid w:val="00590163"/>
    <w:rsid w:val="005915CA"/>
    <w:rsid w:val="0059290B"/>
    <w:rsid w:val="00595021"/>
    <w:rsid w:val="005964CD"/>
    <w:rsid w:val="005965D9"/>
    <w:rsid w:val="005A1424"/>
    <w:rsid w:val="005A1CE5"/>
    <w:rsid w:val="005A2823"/>
    <w:rsid w:val="005A3522"/>
    <w:rsid w:val="005A3CFF"/>
    <w:rsid w:val="005A4A4B"/>
    <w:rsid w:val="005A52AA"/>
    <w:rsid w:val="005B186B"/>
    <w:rsid w:val="005B198F"/>
    <w:rsid w:val="005B45DD"/>
    <w:rsid w:val="005B4DDD"/>
    <w:rsid w:val="005B5FA5"/>
    <w:rsid w:val="005B6848"/>
    <w:rsid w:val="005B7600"/>
    <w:rsid w:val="005C0145"/>
    <w:rsid w:val="005C03F9"/>
    <w:rsid w:val="005C1B9C"/>
    <w:rsid w:val="005C3B64"/>
    <w:rsid w:val="005C56F4"/>
    <w:rsid w:val="005C714B"/>
    <w:rsid w:val="005D3A1A"/>
    <w:rsid w:val="005D524B"/>
    <w:rsid w:val="005D585B"/>
    <w:rsid w:val="005D6536"/>
    <w:rsid w:val="005D725B"/>
    <w:rsid w:val="005D778E"/>
    <w:rsid w:val="005E0158"/>
    <w:rsid w:val="005E05D2"/>
    <w:rsid w:val="005E05E0"/>
    <w:rsid w:val="005E3B85"/>
    <w:rsid w:val="005E5185"/>
    <w:rsid w:val="005E5D34"/>
    <w:rsid w:val="005E605E"/>
    <w:rsid w:val="005E64E9"/>
    <w:rsid w:val="005E6613"/>
    <w:rsid w:val="005E7584"/>
    <w:rsid w:val="005E7B36"/>
    <w:rsid w:val="005F09E9"/>
    <w:rsid w:val="005F0B98"/>
    <w:rsid w:val="005F2336"/>
    <w:rsid w:val="005F2EBD"/>
    <w:rsid w:val="005F3A67"/>
    <w:rsid w:val="005F6786"/>
    <w:rsid w:val="005F774F"/>
    <w:rsid w:val="006013B1"/>
    <w:rsid w:val="00601D8C"/>
    <w:rsid w:val="00601DA9"/>
    <w:rsid w:val="006020B2"/>
    <w:rsid w:val="00603110"/>
    <w:rsid w:val="006033C0"/>
    <w:rsid w:val="00603C41"/>
    <w:rsid w:val="006067B5"/>
    <w:rsid w:val="006078D9"/>
    <w:rsid w:val="006108DB"/>
    <w:rsid w:val="0061245E"/>
    <w:rsid w:val="0061355E"/>
    <w:rsid w:val="006136FB"/>
    <w:rsid w:val="00615EFB"/>
    <w:rsid w:val="00617ACB"/>
    <w:rsid w:val="00617C9E"/>
    <w:rsid w:val="00620186"/>
    <w:rsid w:val="00620C00"/>
    <w:rsid w:val="006210F9"/>
    <w:rsid w:val="00623823"/>
    <w:rsid w:val="006239DD"/>
    <w:rsid w:val="00623E95"/>
    <w:rsid w:val="00625A79"/>
    <w:rsid w:val="0062629A"/>
    <w:rsid w:val="00626B4D"/>
    <w:rsid w:val="00627181"/>
    <w:rsid w:val="00627A70"/>
    <w:rsid w:val="00627F0F"/>
    <w:rsid w:val="00631D37"/>
    <w:rsid w:val="00634154"/>
    <w:rsid w:val="006351CA"/>
    <w:rsid w:val="006400C9"/>
    <w:rsid w:val="006421A5"/>
    <w:rsid w:val="00643180"/>
    <w:rsid w:val="00643AA2"/>
    <w:rsid w:val="00643B82"/>
    <w:rsid w:val="00644AA1"/>
    <w:rsid w:val="00646275"/>
    <w:rsid w:val="00647660"/>
    <w:rsid w:val="00647837"/>
    <w:rsid w:val="0064795C"/>
    <w:rsid w:val="0065135E"/>
    <w:rsid w:val="00651E40"/>
    <w:rsid w:val="00653C30"/>
    <w:rsid w:val="00654AA2"/>
    <w:rsid w:val="00654FDD"/>
    <w:rsid w:val="00656AD0"/>
    <w:rsid w:val="006570B5"/>
    <w:rsid w:val="006572B3"/>
    <w:rsid w:val="00657712"/>
    <w:rsid w:val="00657FE4"/>
    <w:rsid w:val="006602C0"/>
    <w:rsid w:val="00660DEA"/>
    <w:rsid w:val="00660E71"/>
    <w:rsid w:val="00660FFD"/>
    <w:rsid w:val="00662C38"/>
    <w:rsid w:val="00662E2C"/>
    <w:rsid w:val="00662F5B"/>
    <w:rsid w:val="00663751"/>
    <w:rsid w:val="00663DC1"/>
    <w:rsid w:val="006650DF"/>
    <w:rsid w:val="0066633D"/>
    <w:rsid w:val="006670CA"/>
    <w:rsid w:val="0066787F"/>
    <w:rsid w:val="00670DE0"/>
    <w:rsid w:val="00671CD8"/>
    <w:rsid w:val="0067269C"/>
    <w:rsid w:val="00672E3A"/>
    <w:rsid w:val="006734CC"/>
    <w:rsid w:val="00674F5E"/>
    <w:rsid w:val="0067547A"/>
    <w:rsid w:val="00675C9C"/>
    <w:rsid w:val="00676DE4"/>
    <w:rsid w:val="00677C26"/>
    <w:rsid w:val="0068075F"/>
    <w:rsid w:val="006807D2"/>
    <w:rsid w:val="00681CBC"/>
    <w:rsid w:val="00681F8D"/>
    <w:rsid w:val="006824CE"/>
    <w:rsid w:val="00686609"/>
    <w:rsid w:val="00686CBC"/>
    <w:rsid w:val="006905F3"/>
    <w:rsid w:val="00690C0E"/>
    <w:rsid w:val="00692D0E"/>
    <w:rsid w:val="006945EB"/>
    <w:rsid w:val="00694F75"/>
    <w:rsid w:val="006A0D7F"/>
    <w:rsid w:val="006A3722"/>
    <w:rsid w:val="006A6140"/>
    <w:rsid w:val="006A6C62"/>
    <w:rsid w:val="006A72D8"/>
    <w:rsid w:val="006A76D1"/>
    <w:rsid w:val="006A77E6"/>
    <w:rsid w:val="006A7963"/>
    <w:rsid w:val="006B2682"/>
    <w:rsid w:val="006B433E"/>
    <w:rsid w:val="006B4699"/>
    <w:rsid w:val="006B536C"/>
    <w:rsid w:val="006B682F"/>
    <w:rsid w:val="006B7338"/>
    <w:rsid w:val="006B7E85"/>
    <w:rsid w:val="006C1740"/>
    <w:rsid w:val="006C4221"/>
    <w:rsid w:val="006C4DD2"/>
    <w:rsid w:val="006C5074"/>
    <w:rsid w:val="006C5B33"/>
    <w:rsid w:val="006C6373"/>
    <w:rsid w:val="006C6E7B"/>
    <w:rsid w:val="006D06FD"/>
    <w:rsid w:val="006D0782"/>
    <w:rsid w:val="006D21B6"/>
    <w:rsid w:val="006D23D8"/>
    <w:rsid w:val="006D322D"/>
    <w:rsid w:val="006D46E5"/>
    <w:rsid w:val="006D5288"/>
    <w:rsid w:val="006D5BB8"/>
    <w:rsid w:val="006D6E41"/>
    <w:rsid w:val="006D7938"/>
    <w:rsid w:val="006E01A2"/>
    <w:rsid w:val="006E2175"/>
    <w:rsid w:val="006E2617"/>
    <w:rsid w:val="006E28A0"/>
    <w:rsid w:val="006E2E84"/>
    <w:rsid w:val="006E438C"/>
    <w:rsid w:val="006E4C3A"/>
    <w:rsid w:val="006E50BF"/>
    <w:rsid w:val="006E5526"/>
    <w:rsid w:val="006E74F6"/>
    <w:rsid w:val="006E7E0B"/>
    <w:rsid w:val="006F0061"/>
    <w:rsid w:val="006F05A7"/>
    <w:rsid w:val="006F1CE5"/>
    <w:rsid w:val="006F247A"/>
    <w:rsid w:val="006F4D25"/>
    <w:rsid w:val="006F4FEA"/>
    <w:rsid w:val="00700E66"/>
    <w:rsid w:val="00701795"/>
    <w:rsid w:val="00701ABF"/>
    <w:rsid w:val="00702341"/>
    <w:rsid w:val="00702F34"/>
    <w:rsid w:val="00703BC0"/>
    <w:rsid w:val="007052B1"/>
    <w:rsid w:val="00705BCD"/>
    <w:rsid w:val="007109D9"/>
    <w:rsid w:val="00713B56"/>
    <w:rsid w:val="00714302"/>
    <w:rsid w:val="007151B6"/>
    <w:rsid w:val="007169F8"/>
    <w:rsid w:val="00716D11"/>
    <w:rsid w:val="00716F11"/>
    <w:rsid w:val="007176E0"/>
    <w:rsid w:val="0072057F"/>
    <w:rsid w:val="0072127B"/>
    <w:rsid w:val="007212C6"/>
    <w:rsid w:val="00721670"/>
    <w:rsid w:val="007228AE"/>
    <w:rsid w:val="007236EA"/>
    <w:rsid w:val="00723A77"/>
    <w:rsid w:val="00723CFD"/>
    <w:rsid w:val="00724831"/>
    <w:rsid w:val="00724B72"/>
    <w:rsid w:val="00725063"/>
    <w:rsid w:val="00726571"/>
    <w:rsid w:val="00726F1B"/>
    <w:rsid w:val="00727482"/>
    <w:rsid w:val="00727DD0"/>
    <w:rsid w:val="00727F4A"/>
    <w:rsid w:val="007301C9"/>
    <w:rsid w:val="00730C0B"/>
    <w:rsid w:val="00731B5C"/>
    <w:rsid w:val="007328FC"/>
    <w:rsid w:val="00734193"/>
    <w:rsid w:val="007355A0"/>
    <w:rsid w:val="00736F52"/>
    <w:rsid w:val="0073700C"/>
    <w:rsid w:val="0074014E"/>
    <w:rsid w:val="007401B5"/>
    <w:rsid w:val="00740DC8"/>
    <w:rsid w:val="00740DEF"/>
    <w:rsid w:val="007414C5"/>
    <w:rsid w:val="007419FD"/>
    <w:rsid w:val="00741A59"/>
    <w:rsid w:val="007421A7"/>
    <w:rsid w:val="007435FF"/>
    <w:rsid w:val="00744308"/>
    <w:rsid w:val="007463F7"/>
    <w:rsid w:val="00747758"/>
    <w:rsid w:val="0075026A"/>
    <w:rsid w:val="00750E6F"/>
    <w:rsid w:val="00751D65"/>
    <w:rsid w:val="00752940"/>
    <w:rsid w:val="00752B8F"/>
    <w:rsid w:val="00753E69"/>
    <w:rsid w:val="0075427C"/>
    <w:rsid w:val="00754820"/>
    <w:rsid w:val="007569E4"/>
    <w:rsid w:val="00757AAD"/>
    <w:rsid w:val="00757EEF"/>
    <w:rsid w:val="00760136"/>
    <w:rsid w:val="007615E6"/>
    <w:rsid w:val="007620E9"/>
    <w:rsid w:val="00764D30"/>
    <w:rsid w:val="00765DD8"/>
    <w:rsid w:val="00770197"/>
    <w:rsid w:val="00772614"/>
    <w:rsid w:val="0077262B"/>
    <w:rsid w:val="00773217"/>
    <w:rsid w:val="00775083"/>
    <w:rsid w:val="007751F0"/>
    <w:rsid w:val="00777E0E"/>
    <w:rsid w:val="0078116C"/>
    <w:rsid w:val="00783CA6"/>
    <w:rsid w:val="007850DD"/>
    <w:rsid w:val="00791590"/>
    <w:rsid w:val="0079199A"/>
    <w:rsid w:val="00792108"/>
    <w:rsid w:val="007925DF"/>
    <w:rsid w:val="00792D72"/>
    <w:rsid w:val="00794D3E"/>
    <w:rsid w:val="00794E1B"/>
    <w:rsid w:val="00795A1B"/>
    <w:rsid w:val="0079665A"/>
    <w:rsid w:val="00796745"/>
    <w:rsid w:val="00796AC5"/>
    <w:rsid w:val="00796CEC"/>
    <w:rsid w:val="00797684"/>
    <w:rsid w:val="007A00EA"/>
    <w:rsid w:val="007A088A"/>
    <w:rsid w:val="007A0B75"/>
    <w:rsid w:val="007A1707"/>
    <w:rsid w:val="007A29D1"/>
    <w:rsid w:val="007A3714"/>
    <w:rsid w:val="007A5603"/>
    <w:rsid w:val="007A673F"/>
    <w:rsid w:val="007A7ECC"/>
    <w:rsid w:val="007B1915"/>
    <w:rsid w:val="007C04B6"/>
    <w:rsid w:val="007C1325"/>
    <w:rsid w:val="007C1528"/>
    <w:rsid w:val="007C3938"/>
    <w:rsid w:val="007C43C4"/>
    <w:rsid w:val="007C590A"/>
    <w:rsid w:val="007C5B3B"/>
    <w:rsid w:val="007C65CB"/>
    <w:rsid w:val="007C6951"/>
    <w:rsid w:val="007D06B9"/>
    <w:rsid w:val="007D1770"/>
    <w:rsid w:val="007D1928"/>
    <w:rsid w:val="007D3D27"/>
    <w:rsid w:val="007D42A1"/>
    <w:rsid w:val="007D55D9"/>
    <w:rsid w:val="007D5609"/>
    <w:rsid w:val="007D59A8"/>
    <w:rsid w:val="007D6597"/>
    <w:rsid w:val="007E39DD"/>
    <w:rsid w:val="007E3B9A"/>
    <w:rsid w:val="007E3FFA"/>
    <w:rsid w:val="007E42DB"/>
    <w:rsid w:val="007E4550"/>
    <w:rsid w:val="007E4B39"/>
    <w:rsid w:val="007E67CF"/>
    <w:rsid w:val="007E7EDB"/>
    <w:rsid w:val="007F0035"/>
    <w:rsid w:val="007F09FD"/>
    <w:rsid w:val="007F13C3"/>
    <w:rsid w:val="007F2635"/>
    <w:rsid w:val="007F2B3F"/>
    <w:rsid w:val="007F452B"/>
    <w:rsid w:val="0080246B"/>
    <w:rsid w:val="008027F2"/>
    <w:rsid w:val="00803120"/>
    <w:rsid w:val="008047DA"/>
    <w:rsid w:val="00805B1E"/>
    <w:rsid w:val="00806051"/>
    <w:rsid w:val="0080661A"/>
    <w:rsid w:val="00810226"/>
    <w:rsid w:val="008106FD"/>
    <w:rsid w:val="00811D40"/>
    <w:rsid w:val="008125C4"/>
    <w:rsid w:val="00812E05"/>
    <w:rsid w:val="008131AF"/>
    <w:rsid w:val="00813C3D"/>
    <w:rsid w:val="00813F8E"/>
    <w:rsid w:val="00814383"/>
    <w:rsid w:val="0081452F"/>
    <w:rsid w:val="00814C0A"/>
    <w:rsid w:val="00815F62"/>
    <w:rsid w:val="00817113"/>
    <w:rsid w:val="00817619"/>
    <w:rsid w:val="00820BD8"/>
    <w:rsid w:val="008236CA"/>
    <w:rsid w:val="00823C71"/>
    <w:rsid w:val="00825BCF"/>
    <w:rsid w:val="008260CB"/>
    <w:rsid w:val="00826181"/>
    <w:rsid w:val="00826CE6"/>
    <w:rsid w:val="00826F51"/>
    <w:rsid w:val="008306B4"/>
    <w:rsid w:val="008321D5"/>
    <w:rsid w:val="008324A4"/>
    <w:rsid w:val="00832781"/>
    <w:rsid w:val="00832922"/>
    <w:rsid w:val="00833B2A"/>
    <w:rsid w:val="00834775"/>
    <w:rsid w:val="008351F0"/>
    <w:rsid w:val="008364A1"/>
    <w:rsid w:val="008377B5"/>
    <w:rsid w:val="00840708"/>
    <w:rsid w:val="008421D5"/>
    <w:rsid w:val="00843EB6"/>
    <w:rsid w:val="00844CBE"/>
    <w:rsid w:val="00844F38"/>
    <w:rsid w:val="00845FBE"/>
    <w:rsid w:val="00846550"/>
    <w:rsid w:val="0085121E"/>
    <w:rsid w:val="008513F6"/>
    <w:rsid w:val="00851914"/>
    <w:rsid w:val="00851A67"/>
    <w:rsid w:val="00852D57"/>
    <w:rsid w:val="00854AC2"/>
    <w:rsid w:val="00855F83"/>
    <w:rsid w:val="00857511"/>
    <w:rsid w:val="0085797C"/>
    <w:rsid w:val="00860244"/>
    <w:rsid w:val="00860A66"/>
    <w:rsid w:val="00861942"/>
    <w:rsid w:val="008660BA"/>
    <w:rsid w:val="008676A2"/>
    <w:rsid w:val="00867768"/>
    <w:rsid w:val="00872A51"/>
    <w:rsid w:val="00873638"/>
    <w:rsid w:val="0087659C"/>
    <w:rsid w:val="00877828"/>
    <w:rsid w:val="00877B36"/>
    <w:rsid w:val="00877E82"/>
    <w:rsid w:val="0088091B"/>
    <w:rsid w:val="00881B1E"/>
    <w:rsid w:val="00881FB8"/>
    <w:rsid w:val="00881FF7"/>
    <w:rsid w:val="00883FE9"/>
    <w:rsid w:val="0088740B"/>
    <w:rsid w:val="00887998"/>
    <w:rsid w:val="00891E5D"/>
    <w:rsid w:val="00893910"/>
    <w:rsid w:val="00894009"/>
    <w:rsid w:val="008956C2"/>
    <w:rsid w:val="0089652A"/>
    <w:rsid w:val="00897979"/>
    <w:rsid w:val="008A0FCE"/>
    <w:rsid w:val="008A2399"/>
    <w:rsid w:val="008A2541"/>
    <w:rsid w:val="008A324B"/>
    <w:rsid w:val="008A450F"/>
    <w:rsid w:val="008A5F4C"/>
    <w:rsid w:val="008A63D3"/>
    <w:rsid w:val="008A7ECC"/>
    <w:rsid w:val="008B07AF"/>
    <w:rsid w:val="008B0D71"/>
    <w:rsid w:val="008B2BE8"/>
    <w:rsid w:val="008B2D3B"/>
    <w:rsid w:val="008B4AC0"/>
    <w:rsid w:val="008C0429"/>
    <w:rsid w:val="008C1F23"/>
    <w:rsid w:val="008C2907"/>
    <w:rsid w:val="008C2C14"/>
    <w:rsid w:val="008C3A2A"/>
    <w:rsid w:val="008C53F9"/>
    <w:rsid w:val="008C5BD3"/>
    <w:rsid w:val="008C5E21"/>
    <w:rsid w:val="008D17DB"/>
    <w:rsid w:val="008D27B2"/>
    <w:rsid w:val="008D3174"/>
    <w:rsid w:val="008D3B46"/>
    <w:rsid w:val="008D495E"/>
    <w:rsid w:val="008D4C96"/>
    <w:rsid w:val="008D5145"/>
    <w:rsid w:val="008D527D"/>
    <w:rsid w:val="008D5A74"/>
    <w:rsid w:val="008D6FC9"/>
    <w:rsid w:val="008D7601"/>
    <w:rsid w:val="008D78F4"/>
    <w:rsid w:val="008E0269"/>
    <w:rsid w:val="008E02A1"/>
    <w:rsid w:val="008E09F4"/>
    <w:rsid w:val="008E1EFD"/>
    <w:rsid w:val="008E2634"/>
    <w:rsid w:val="008E450F"/>
    <w:rsid w:val="008E4BA8"/>
    <w:rsid w:val="008E4FAB"/>
    <w:rsid w:val="008E6319"/>
    <w:rsid w:val="008E7784"/>
    <w:rsid w:val="008F4B74"/>
    <w:rsid w:val="008F7D2D"/>
    <w:rsid w:val="00905CA9"/>
    <w:rsid w:val="00911A3F"/>
    <w:rsid w:val="00912365"/>
    <w:rsid w:val="00912B65"/>
    <w:rsid w:val="00913317"/>
    <w:rsid w:val="00913C9F"/>
    <w:rsid w:val="00916A29"/>
    <w:rsid w:val="0092006C"/>
    <w:rsid w:val="0092150F"/>
    <w:rsid w:val="00923D96"/>
    <w:rsid w:val="00926358"/>
    <w:rsid w:val="00926434"/>
    <w:rsid w:val="00926A98"/>
    <w:rsid w:val="00927D25"/>
    <w:rsid w:val="00930D24"/>
    <w:rsid w:val="00931072"/>
    <w:rsid w:val="009314C6"/>
    <w:rsid w:val="009325E1"/>
    <w:rsid w:val="00932A71"/>
    <w:rsid w:val="00932C7F"/>
    <w:rsid w:val="009346AE"/>
    <w:rsid w:val="009361DD"/>
    <w:rsid w:val="00936745"/>
    <w:rsid w:val="00936EDC"/>
    <w:rsid w:val="00937017"/>
    <w:rsid w:val="00937747"/>
    <w:rsid w:val="009400D1"/>
    <w:rsid w:val="0094032F"/>
    <w:rsid w:val="0094357E"/>
    <w:rsid w:val="00943734"/>
    <w:rsid w:val="00943C4F"/>
    <w:rsid w:val="009460CA"/>
    <w:rsid w:val="0094630C"/>
    <w:rsid w:val="0094642E"/>
    <w:rsid w:val="0094677E"/>
    <w:rsid w:val="00947D2D"/>
    <w:rsid w:val="0095153F"/>
    <w:rsid w:val="00952699"/>
    <w:rsid w:val="00952886"/>
    <w:rsid w:val="00952E59"/>
    <w:rsid w:val="00952F3D"/>
    <w:rsid w:val="009543FE"/>
    <w:rsid w:val="009553E7"/>
    <w:rsid w:val="00956895"/>
    <w:rsid w:val="0095798C"/>
    <w:rsid w:val="00957D68"/>
    <w:rsid w:val="00960F53"/>
    <w:rsid w:val="009615A6"/>
    <w:rsid w:val="009659AF"/>
    <w:rsid w:val="00966729"/>
    <w:rsid w:val="00967BAF"/>
    <w:rsid w:val="00967BBC"/>
    <w:rsid w:val="0097047A"/>
    <w:rsid w:val="009729E2"/>
    <w:rsid w:val="00972CA1"/>
    <w:rsid w:val="00973E3A"/>
    <w:rsid w:val="00974EA5"/>
    <w:rsid w:val="00975103"/>
    <w:rsid w:val="00975805"/>
    <w:rsid w:val="009771CE"/>
    <w:rsid w:val="009773FC"/>
    <w:rsid w:val="00977571"/>
    <w:rsid w:val="0098261B"/>
    <w:rsid w:val="0098345E"/>
    <w:rsid w:val="00984D9A"/>
    <w:rsid w:val="009870CB"/>
    <w:rsid w:val="00987528"/>
    <w:rsid w:val="00987DCA"/>
    <w:rsid w:val="009917E4"/>
    <w:rsid w:val="0099230D"/>
    <w:rsid w:val="00994F0C"/>
    <w:rsid w:val="00995147"/>
    <w:rsid w:val="00995A2F"/>
    <w:rsid w:val="00996906"/>
    <w:rsid w:val="00997184"/>
    <w:rsid w:val="00997D99"/>
    <w:rsid w:val="009A03E1"/>
    <w:rsid w:val="009A05B8"/>
    <w:rsid w:val="009A0A17"/>
    <w:rsid w:val="009A0E23"/>
    <w:rsid w:val="009A16FC"/>
    <w:rsid w:val="009A4717"/>
    <w:rsid w:val="009A592D"/>
    <w:rsid w:val="009A5ACC"/>
    <w:rsid w:val="009A6E1B"/>
    <w:rsid w:val="009A75D5"/>
    <w:rsid w:val="009B0EC0"/>
    <w:rsid w:val="009B304E"/>
    <w:rsid w:val="009B30FB"/>
    <w:rsid w:val="009B473B"/>
    <w:rsid w:val="009B4A93"/>
    <w:rsid w:val="009B5256"/>
    <w:rsid w:val="009B5B32"/>
    <w:rsid w:val="009B5CF5"/>
    <w:rsid w:val="009C01B1"/>
    <w:rsid w:val="009C07E9"/>
    <w:rsid w:val="009C1524"/>
    <w:rsid w:val="009C2CDD"/>
    <w:rsid w:val="009C33E8"/>
    <w:rsid w:val="009C3BD8"/>
    <w:rsid w:val="009C5495"/>
    <w:rsid w:val="009C5C7B"/>
    <w:rsid w:val="009C614B"/>
    <w:rsid w:val="009C6267"/>
    <w:rsid w:val="009D0C00"/>
    <w:rsid w:val="009D1183"/>
    <w:rsid w:val="009D1532"/>
    <w:rsid w:val="009D232E"/>
    <w:rsid w:val="009D2DF7"/>
    <w:rsid w:val="009D3946"/>
    <w:rsid w:val="009D3BDA"/>
    <w:rsid w:val="009D66A9"/>
    <w:rsid w:val="009D6ADA"/>
    <w:rsid w:val="009D71FB"/>
    <w:rsid w:val="009D7B53"/>
    <w:rsid w:val="009E0E20"/>
    <w:rsid w:val="009E21DF"/>
    <w:rsid w:val="009E25D5"/>
    <w:rsid w:val="009E4742"/>
    <w:rsid w:val="009E6466"/>
    <w:rsid w:val="009E6E9C"/>
    <w:rsid w:val="009E71B1"/>
    <w:rsid w:val="009E7323"/>
    <w:rsid w:val="009E7468"/>
    <w:rsid w:val="009F2FC0"/>
    <w:rsid w:val="009F30FC"/>
    <w:rsid w:val="009F3317"/>
    <w:rsid w:val="009F40B3"/>
    <w:rsid w:val="009F4312"/>
    <w:rsid w:val="009F7AD6"/>
    <w:rsid w:val="009F7F74"/>
    <w:rsid w:val="00A0063D"/>
    <w:rsid w:val="00A00C1D"/>
    <w:rsid w:val="00A00D94"/>
    <w:rsid w:val="00A01057"/>
    <w:rsid w:val="00A02201"/>
    <w:rsid w:val="00A0266A"/>
    <w:rsid w:val="00A02AB7"/>
    <w:rsid w:val="00A03D1B"/>
    <w:rsid w:val="00A03F37"/>
    <w:rsid w:val="00A046ED"/>
    <w:rsid w:val="00A05D8F"/>
    <w:rsid w:val="00A06AD5"/>
    <w:rsid w:val="00A07255"/>
    <w:rsid w:val="00A11FD9"/>
    <w:rsid w:val="00A134A9"/>
    <w:rsid w:val="00A13704"/>
    <w:rsid w:val="00A16903"/>
    <w:rsid w:val="00A16CAD"/>
    <w:rsid w:val="00A22DF1"/>
    <w:rsid w:val="00A234CF"/>
    <w:rsid w:val="00A238DF"/>
    <w:rsid w:val="00A2402C"/>
    <w:rsid w:val="00A246A9"/>
    <w:rsid w:val="00A261D4"/>
    <w:rsid w:val="00A3025A"/>
    <w:rsid w:val="00A31653"/>
    <w:rsid w:val="00A33859"/>
    <w:rsid w:val="00A339F4"/>
    <w:rsid w:val="00A3537B"/>
    <w:rsid w:val="00A40461"/>
    <w:rsid w:val="00A4118C"/>
    <w:rsid w:val="00A4253D"/>
    <w:rsid w:val="00A42AB0"/>
    <w:rsid w:val="00A431A1"/>
    <w:rsid w:val="00A431CE"/>
    <w:rsid w:val="00A4408C"/>
    <w:rsid w:val="00A466C5"/>
    <w:rsid w:val="00A47066"/>
    <w:rsid w:val="00A473FE"/>
    <w:rsid w:val="00A474FB"/>
    <w:rsid w:val="00A478E7"/>
    <w:rsid w:val="00A5045B"/>
    <w:rsid w:val="00A507F8"/>
    <w:rsid w:val="00A509B7"/>
    <w:rsid w:val="00A5123A"/>
    <w:rsid w:val="00A51F33"/>
    <w:rsid w:val="00A52081"/>
    <w:rsid w:val="00A53071"/>
    <w:rsid w:val="00A53D81"/>
    <w:rsid w:val="00A54137"/>
    <w:rsid w:val="00A55FCA"/>
    <w:rsid w:val="00A60361"/>
    <w:rsid w:val="00A612C9"/>
    <w:rsid w:val="00A62649"/>
    <w:rsid w:val="00A62BF0"/>
    <w:rsid w:val="00A6464D"/>
    <w:rsid w:val="00A6495D"/>
    <w:rsid w:val="00A6495F"/>
    <w:rsid w:val="00A652F1"/>
    <w:rsid w:val="00A65C35"/>
    <w:rsid w:val="00A66F92"/>
    <w:rsid w:val="00A670DE"/>
    <w:rsid w:val="00A67751"/>
    <w:rsid w:val="00A7244A"/>
    <w:rsid w:val="00A73D1D"/>
    <w:rsid w:val="00A73E6E"/>
    <w:rsid w:val="00A74003"/>
    <w:rsid w:val="00A75C45"/>
    <w:rsid w:val="00A77FAE"/>
    <w:rsid w:val="00A80D9E"/>
    <w:rsid w:val="00A84F91"/>
    <w:rsid w:val="00A857B0"/>
    <w:rsid w:val="00A8717C"/>
    <w:rsid w:val="00A873BD"/>
    <w:rsid w:val="00A87590"/>
    <w:rsid w:val="00A87C8E"/>
    <w:rsid w:val="00A92DB5"/>
    <w:rsid w:val="00A93AF0"/>
    <w:rsid w:val="00A94854"/>
    <w:rsid w:val="00A95490"/>
    <w:rsid w:val="00A95B51"/>
    <w:rsid w:val="00A968B9"/>
    <w:rsid w:val="00AA1721"/>
    <w:rsid w:val="00AA467D"/>
    <w:rsid w:val="00AA4BE5"/>
    <w:rsid w:val="00AA5740"/>
    <w:rsid w:val="00AA58E2"/>
    <w:rsid w:val="00AA635C"/>
    <w:rsid w:val="00AA63F7"/>
    <w:rsid w:val="00AA78E6"/>
    <w:rsid w:val="00AB04DA"/>
    <w:rsid w:val="00AB12C4"/>
    <w:rsid w:val="00AB17D7"/>
    <w:rsid w:val="00AB18B3"/>
    <w:rsid w:val="00AB1A57"/>
    <w:rsid w:val="00AB1E0E"/>
    <w:rsid w:val="00AB3714"/>
    <w:rsid w:val="00AB5440"/>
    <w:rsid w:val="00AB6607"/>
    <w:rsid w:val="00AB6E42"/>
    <w:rsid w:val="00AC203C"/>
    <w:rsid w:val="00AC2155"/>
    <w:rsid w:val="00AC2EB0"/>
    <w:rsid w:val="00AC3F21"/>
    <w:rsid w:val="00AC4868"/>
    <w:rsid w:val="00AC4C55"/>
    <w:rsid w:val="00AC5144"/>
    <w:rsid w:val="00AC53CA"/>
    <w:rsid w:val="00AC695A"/>
    <w:rsid w:val="00AD1444"/>
    <w:rsid w:val="00AD1DEE"/>
    <w:rsid w:val="00AD29A5"/>
    <w:rsid w:val="00AD2E6D"/>
    <w:rsid w:val="00AD3637"/>
    <w:rsid w:val="00AD3BDE"/>
    <w:rsid w:val="00AD3E74"/>
    <w:rsid w:val="00AD3EDF"/>
    <w:rsid w:val="00AD4A03"/>
    <w:rsid w:val="00AD752B"/>
    <w:rsid w:val="00AE0AB0"/>
    <w:rsid w:val="00AE1B63"/>
    <w:rsid w:val="00AE46D7"/>
    <w:rsid w:val="00AE4D56"/>
    <w:rsid w:val="00AE54DD"/>
    <w:rsid w:val="00AE54E6"/>
    <w:rsid w:val="00AE6583"/>
    <w:rsid w:val="00AE6942"/>
    <w:rsid w:val="00AE6CA1"/>
    <w:rsid w:val="00AE7DD0"/>
    <w:rsid w:val="00AF0386"/>
    <w:rsid w:val="00AF08CE"/>
    <w:rsid w:val="00AF31D0"/>
    <w:rsid w:val="00AF435F"/>
    <w:rsid w:val="00AF47E5"/>
    <w:rsid w:val="00AF5EA9"/>
    <w:rsid w:val="00AF64C6"/>
    <w:rsid w:val="00AF6FB7"/>
    <w:rsid w:val="00B004BF"/>
    <w:rsid w:val="00B00DD0"/>
    <w:rsid w:val="00B01BFA"/>
    <w:rsid w:val="00B021ED"/>
    <w:rsid w:val="00B02881"/>
    <w:rsid w:val="00B03141"/>
    <w:rsid w:val="00B03B43"/>
    <w:rsid w:val="00B0404D"/>
    <w:rsid w:val="00B0455C"/>
    <w:rsid w:val="00B05274"/>
    <w:rsid w:val="00B05825"/>
    <w:rsid w:val="00B072B8"/>
    <w:rsid w:val="00B07B53"/>
    <w:rsid w:val="00B07F25"/>
    <w:rsid w:val="00B10206"/>
    <w:rsid w:val="00B104CF"/>
    <w:rsid w:val="00B105F9"/>
    <w:rsid w:val="00B11595"/>
    <w:rsid w:val="00B1258C"/>
    <w:rsid w:val="00B1289D"/>
    <w:rsid w:val="00B135AD"/>
    <w:rsid w:val="00B1365B"/>
    <w:rsid w:val="00B14670"/>
    <w:rsid w:val="00B1478D"/>
    <w:rsid w:val="00B16036"/>
    <w:rsid w:val="00B16490"/>
    <w:rsid w:val="00B164DC"/>
    <w:rsid w:val="00B17F31"/>
    <w:rsid w:val="00B21373"/>
    <w:rsid w:val="00B216BF"/>
    <w:rsid w:val="00B21A08"/>
    <w:rsid w:val="00B21DE8"/>
    <w:rsid w:val="00B2261C"/>
    <w:rsid w:val="00B22950"/>
    <w:rsid w:val="00B22A24"/>
    <w:rsid w:val="00B22C8E"/>
    <w:rsid w:val="00B2431A"/>
    <w:rsid w:val="00B2478F"/>
    <w:rsid w:val="00B25E3F"/>
    <w:rsid w:val="00B25E6E"/>
    <w:rsid w:val="00B30A46"/>
    <w:rsid w:val="00B31BA0"/>
    <w:rsid w:val="00B31EBB"/>
    <w:rsid w:val="00B3261A"/>
    <w:rsid w:val="00B331AB"/>
    <w:rsid w:val="00B35B65"/>
    <w:rsid w:val="00B4014D"/>
    <w:rsid w:val="00B43B0B"/>
    <w:rsid w:val="00B43D86"/>
    <w:rsid w:val="00B449DD"/>
    <w:rsid w:val="00B45C94"/>
    <w:rsid w:val="00B46285"/>
    <w:rsid w:val="00B463BD"/>
    <w:rsid w:val="00B47149"/>
    <w:rsid w:val="00B502BC"/>
    <w:rsid w:val="00B52B10"/>
    <w:rsid w:val="00B53674"/>
    <w:rsid w:val="00B53F36"/>
    <w:rsid w:val="00B548B8"/>
    <w:rsid w:val="00B55BB1"/>
    <w:rsid w:val="00B56C33"/>
    <w:rsid w:val="00B6072D"/>
    <w:rsid w:val="00B607FC"/>
    <w:rsid w:val="00B60816"/>
    <w:rsid w:val="00B619F4"/>
    <w:rsid w:val="00B6204B"/>
    <w:rsid w:val="00B65A4F"/>
    <w:rsid w:val="00B661C8"/>
    <w:rsid w:val="00B6635D"/>
    <w:rsid w:val="00B6704E"/>
    <w:rsid w:val="00B70468"/>
    <w:rsid w:val="00B71B54"/>
    <w:rsid w:val="00B720CF"/>
    <w:rsid w:val="00B72157"/>
    <w:rsid w:val="00B72801"/>
    <w:rsid w:val="00B759D8"/>
    <w:rsid w:val="00B767AA"/>
    <w:rsid w:val="00B7682A"/>
    <w:rsid w:val="00B76CD8"/>
    <w:rsid w:val="00B808D0"/>
    <w:rsid w:val="00B813B9"/>
    <w:rsid w:val="00B82D46"/>
    <w:rsid w:val="00B83401"/>
    <w:rsid w:val="00B837D3"/>
    <w:rsid w:val="00B845C6"/>
    <w:rsid w:val="00B8492E"/>
    <w:rsid w:val="00B8498E"/>
    <w:rsid w:val="00B8543D"/>
    <w:rsid w:val="00B85764"/>
    <w:rsid w:val="00B859BE"/>
    <w:rsid w:val="00B862B2"/>
    <w:rsid w:val="00B86703"/>
    <w:rsid w:val="00B90B3D"/>
    <w:rsid w:val="00B91105"/>
    <w:rsid w:val="00B916C9"/>
    <w:rsid w:val="00B91C7B"/>
    <w:rsid w:val="00B93829"/>
    <w:rsid w:val="00B9637E"/>
    <w:rsid w:val="00B9730A"/>
    <w:rsid w:val="00B97494"/>
    <w:rsid w:val="00BA0805"/>
    <w:rsid w:val="00BA0DF4"/>
    <w:rsid w:val="00BA1114"/>
    <w:rsid w:val="00BA17C1"/>
    <w:rsid w:val="00BA29AC"/>
    <w:rsid w:val="00BA5AA0"/>
    <w:rsid w:val="00BA6B66"/>
    <w:rsid w:val="00BA724E"/>
    <w:rsid w:val="00BB0096"/>
    <w:rsid w:val="00BB24AE"/>
    <w:rsid w:val="00BB3032"/>
    <w:rsid w:val="00BB35D6"/>
    <w:rsid w:val="00BB3B42"/>
    <w:rsid w:val="00BB4F1B"/>
    <w:rsid w:val="00BB5E0D"/>
    <w:rsid w:val="00BB6491"/>
    <w:rsid w:val="00BB6C6F"/>
    <w:rsid w:val="00BC09E7"/>
    <w:rsid w:val="00BC1B4C"/>
    <w:rsid w:val="00BC478D"/>
    <w:rsid w:val="00BC5537"/>
    <w:rsid w:val="00BC6A33"/>
    <w:rsid w:val="00BC704C"/>
    <w:rsid w:val="00BC727E"/>
    <w:rsid w:val="00BD079E"/>
    <w:rsid w:val="00BD1302"/>
    <w:rsid w:val="00BD16B9"/>
    <w:rsid w:val="00BD19D1"/>
    <w:rsid w:val="00BD2130"/>
    <w:rsid w:val="00BD3149"/>
    <w:rsid w:val="00BD40F7"/>
    <w:rsid w:val="00BD5093"/>
    <w:rsid w:val="00BD6539"/>
    <w:rsid w:val="00BD6CC3"/>
    <w:rsid w:val="00BD6E8A"/>
    <w:rsid w:val="00BE3D0C"/>
    <w:rsid w:val="00BE4379"/>
    <w:rsid w:val="00BE4422"/>
    <w:rsid w:val="00BE4ABB"/>
    <w:rsid w:val="00BE6B42"/>
    <w:rsid w:val="00BE7508"/>
    <w:rsid w:val="00BF129F"/>
    <w:rsid w:val="00BF19B0"/>
    <w:rsid w:val="00BF3BEF"/>
    <w:rsid w:val="00BF3E17"/>
    <w:rsid w:val="00BF488F"/>
    <w:rsid w:val="00BF4D90"/>
    <w:rsid w:val="00BF727D"/>
    <w:rsid w:val="00C01039"/>
    <w:rsid w:val="00C01ABB"/>
    <w:rsid w:val="00C027A7"/>
    <w:rsid w:val="00C02F15"/>
    <w:rsid w:val="00C0467D"/>
    <w:rsid w:val="00C056ED"/>
    <w:rsid w:val="00C065F1"/>
    <w:rsid w:val="00C07399"/>
    <w:rsid w:val="00C07FC0"/>
    <w:rsid w:val="00C10B6E"/>
    <w:rsid w:val="00C12ED7"/>
    <w:rsid w:val="00C1410C"/>
    <w:rsid w:val="00C14EFB"/>
    <w:rsid w:val="00C2021D"/>
    <w:rsid w:val="00C22CC7"/>
    <w:rsid w:val="00C23E44"/>
    <w:rsid w:val="00C254B0"/>
    <w:rsid w:val="00C2775B"/>
    <w:rsid w:val="00C2787B"/>
    <w:rsid w:val="00C27E74"/>
    <w:rsid w:val="00C27ED5"/>
    <w:rsid w:val="00C30CFB"/>
    <w:rsid w:val="00C32CB8"/>
    <w:rsid w:val="00C331C8"/>
    <w:rsid w:val="00C33222"/>
    <w:rsid w:val="00C340DA"/>
    <w:rsid w:val="00C350A5"/>
    <w:rsid w:val="00C37115"/>
    <w:rsid w:val="00C3776A"/>
    <w:rsid w:val="00C37A16"/>
    <w:rsid w:val="00C40D92"/>
    <w:rsid w:val="00C40E31"/>
    <w:rsid w:val="00C41E6A"/>
    <w:rsid w:val="00C4327E"/>
    <w:rsid w:val="00C43501"/>
    <w:rsid w:val="00C43CC3"/>
    <w:rsid w:val="00C43DB4"/>
    <w:rsid w:val="00C4461D"/>
    <w:rsid w:val="00C44A81"/>
    <w:rsid w:val="00C509DB"/>
    <w:rsid w:val="00C52F7D"/>
    <w:rsid w:val="00C5393E"/>
    <w:rsid w:val="00C55D6C"/>
    <w:rsid w:val="00C60B57"/>
    <w:rsid w:val="00C61151"/>
    <w:rsid w:val="00C6159D"/>
    <w:rsid w:val="00C63442"/>
    <w:rsid w:val="00C6441E"/>
    <w:rsid w:val="00C64A7E"/>
    <w:rsid w:val="00C65121"/>
    <w:rsid w:val="00C6718E"/>
    <w:rsid w:val="00C67F22"/>
    <w:rsid w:val="00C70068"/>
    <w:rsid w:val="00C703C9"/>
    <w:rsid w:val="00C708AB"/>
    <w:rsid w:val="00C72C9A"/>
    <w:rsid w:val="00C74734"/>
    <w:rsid w:val="00C7537B"/>
    <w:rsid w:val="00C75676"/>
    <w:rsid w:val="00C7612D"/>
    <w:rsid w:val="00C76AE8"/>
    <w:rsid w:val="00C775F2"/>
    <w:rsid w:val="00C8147D"/>
    <w:rsid w:val="00C82A28"/>
    <w:rsid w:val="00C83400"/>
    <w:rsid w:val="00C837DF"/>
    <w:rsid w:val="00C83C3B"/>
    <w:rsid w:val="00C85796"/>
    <w:rsid w:val="00C873C7"/>
    <w:rsid w:val="00C9057A"/>
    <w:rsid w:val="00C91B98"/>
    <w:rsid w:val="00C923FD"/>
    <w:rsid w:val="00C93002"/>
    <w:rsid w:val="00C9542B"/>
    <w:rsid w:val="00C95DD9"/>
    <w:rsid w:val="00C965B9"/>
    <w:rsid w:val="00C9702C"/>
    <w:rsid w:val="00C97E86"/>
    <w:rsid w:val="00CA1082"/>
    <w:rsid w:val="00CA1084"/>
    <w:rsid w:val="00CA2417"/>
    <w:rsid w:val="00CA2D67"/>
    <w:rsid w:val="00CA2FA0"/>
    <w:rsid w:val="00CA3028"/>
    <w:rsid w:val="00CA30AA"/>
    <w:rsid w:val="00CA506D"/>
    <w:rsid w:val="00CA529E"/>
    <w:rsid w:val="00CA6B40"/>
    <w:rsid w:val="00CB129A"/>
    <w:rsid w:val="00CB3B5F"/>
    <w:rsid w:val="00CB5F8D"/>
    <w:rsid w:val="00CB7F03"/>
    <w:rsid w:val="00CC0C6A"/>
    <w:rsid w:val="00CC26B1"/>
    <w:rsid w:val="00CC4608"/>
    <w:rsid w:val="00CC4869"/>
    <w:rsid w:val="00CC55BF"/>
    <w:rsid w:val="00CC743F"/>
    <w:rsid w:val="00CD141D"/>
    <w:rsid w:val="00CD146B"/>
    <w:rsid w:val="00CD21F3"/>
    <w:rsid w:val="00CD2529"/>
    <w:rsid w:val="00CD2BE4"/>
    <w:rsid w:val="00CD2EAC"/>
    <w:rsid w:val="00CD390C"/>
    <w:rsid w:val="00CD3D0D"/>
    <w:rsid w:val="00CD5CC4"/>
    <w:rsid w:val="00CE0DA4"/>
    <w:rsid w:val="00CE1A16"/>
    <w:rsid w:val="00CE1F9F"/>
    <w:rsid w:val="00CE38B1"/>
    <w:rsid w:val="00CE3F17"/>
    <w:rsid w:val="00CE56A0"/>
    <w:rsid w:val="00CE5B1D"/>
    <w:rsid w:val="00CF2024"/>
    <w:rsid w:val="00CF2797"/>
    <w:rsid w:val="00CF31AC"/>
    <w:rsid w:val="00CF3802"/>
    <w:rsid w:val="00CF50A4"/>
    <w:rsid w:val="00CF5532"/>
    <w:rsid w:val="00CF756A"/>
    <w:rsid w:val="00CF7684"/>
    <w:rsid w:val="00D008EA"/>
    <w:rsid w:val="00D011EE"/>
    <w:rsid w:val="00D02B73"/>
    <w:rsid w:val="00D02E6C"/>
    <w:rsid w:val="00D03156"/>
    <w:rsid w:val="00D03657"/>
    <w:rsid w:val="00D0419F"/>
    <w:rsid w:val="00D042EC"/>
    <w:rsid w:val="00D0728E"/>
    <w:rsid w:val="00D0789D"/>
    <w:rsid w:val="00D078B3"/>
    <w:rsid w:val="00D07B7B"/>
    <w:rsid w:val="00D1027B"/>
    <w:rsid w:val="00D1061C"/>
    <w:rsid w:val="00D14C86"/>
    <w:rsid w:val="00D14F2F"/>
    <w:rsid w:val="00D1596E"/>
    <w:rsid w:val="00D171E0"/>
    <w:rsid w:val="00D176AE"/>
    <w:rsid w:val="00D17B53"/>
    <w:rsid w:val="00D222D1"/>
    <w:rsid w:val="00D22B62"/>
    <w:rsid w:val="00D231FE"/>
    <w:rsid w:val="00D23A62"/>
    <w:rsid w:val="00D2443B"/>
    <w:rsid w:val="00D24657"/>
    <w:rsid w:val="00D24882"/>
    <w:rsid w:val="00D25DED"/>
    <w:rsid w:val="00D26B29"/>
    <w:rsid w:val="00D27246"/>
    <w:rsid w:val="00D303E9"/>
    <w:rsid w:val="00D31B3B"/>
    <w:rsid w:val="00D326A1"/>
    <w:rsid w:val="00D32F37"/>
    <w:rsid w:val="00D336A7"/>
    <w:rsid w:val="00D40250"/>
    <w:rsid w:val="00D4169B"/>
    <w:rsid w:val="00D42248"/>
    <w:rsid w:val="00D43303"/>
    <w:rsid w:val="00D43E54"/>
    <w:rsid w:val="00D449F2"/>
    <w:rsid w:val="00D45ED1"/>
    <w:rsid w:val="00D460C5"/>
    <w:rsid w:val="00D47433"/>
    <w:rsid w:val="00D47F72"/>
    <w:rsid w:val="00D52837"/>
    <w:rsid w:val="00D54A3B"/>
    <w:rsid w:val="00D551FF"/>
    <w:rsid w:val="00D55F9D"/>
    <w:rsid w:val="00D575AB"/>
    <w:rsid w:val="00D57D8E"/>
    <w:rsid w:val="00D60817"/>
    <w:rsid w:val="00D60BD0"/>
    <w:rsid w:val="00D611A7"/>
    <w:rsid w:val="00D6163A"/>
    <w:rsid w:val="00D61FC4"/>
    <w:rsid w:val="00D62289"/>
    <w:rsid w:val="00D62B7D"/>
    <w:rsid w:val="00D62D22"/>
    <w:rsid w:val="00D63F18"/>
    <w:rsid w:val="00D6430C"/>
    <w:rsid w:val="00D64D40"/>
    <w:rsid w:val="00D70847"/>
    <w:rsid w:val="00D7161F"/>
    <w:rsid w:val="00D73631"/>
    <w:rsid w:val="00D73853"/>
    <w:rsid w:val="00D74977"/>
    <w:rsid w:val="00D74EC8"/>
    <w:rsid w:val="00D75385"/>
    <w:rsid w:val="00D760FB"/>
    <w:rsid w:val="00D7682F"/>
    <w:rsid w:val="00D77CF5"/>
    <w:rsid w:val="00D805C3"/>
    <w:rsid w:val="00D8133C"/>
    <w:rsid w:val="00D81F43"/>
    <w:rsid w:val="00D83C6C"/>
    <w:rsid w:val="00D843FE"/>
    <w:rsid w:val="00D8551C"/>
    <w:rsid w:val="00D856A4"/>
    <w:rsid w:val="00D870F4"/>
    <w:rsid w:val="00D92168"/>
    <w:rsid w:val="00D925FC"/>
    <w:rsid w:val="00D92A31"/>
    <w:rsid w:val="00D9507E"/>
    <w:rsid w:val="00D95579"/>
    <w:rsid w:val="00D9686F"/>
    <w:rsid w:val="00DA03B3"/>
    <w:rsid w:val="00DA1052"/>
    <w:rsid w:val="00DA23F3"/>
    <w:rsid w:val="00DA3CB6"/>
    <w:rsid w:val="00DA3EA3"/>
    <w:rsid w:val="00DA403E"/>
    <w:rsid w:val="00DB3126"/>
    <w:rsid w:val="00DB38F1"/>
    <w:rsid w:val="00DB399E"/>
    <w:rsid w:val="00DB5035"/>
    <w:rsid w:val="00DB537A"/>
    <w:rsid w:val="00DB53A8"/>
    <w:rsid w:val="00DB59F8"/>
    <w:rsid w:val="00DB6C4D"/>
    <w:rsid w:val="00DB6EC4"/>
    <w:rsid w:val="00DC0258"/>
    <w:rsid w:val="00DC0F64"/>
    <w:rsid w:val="00DC1E0B"/>
    <w:rsid w:val="00DC4140"/>
    <w:rsid w:val="00DC44F1"/>
    <w:rsid w:val="00DC6BD0"/>
    <w:rsid w:val="00DC6CAE"/>
    <w:rsid w:val="00DC7ED8"/>
    <w:rsid w:val="00DD025D"/>
    <w:rsid w:val="00DD104B"/>
    <w:rsid w:val="00DD1206"/>
    <w:rsid w:val="00DD136D"/>
    <w:rsid w:val="00DD2523"/>
    <w:rsid w:val="00DD3442"/>
    <w:rsid w:val="00DD3E5F"/>
    <w:rsid w:val="00DD4F54"/>
    <w:rsid w:val="00DD5066"/>
    <w:rsid w:val="00DD6228"/>
    <w:rsid w:val="00DD6663"/>
    <w:rsid w:val="00DD71BC"/>
    <w:rsid w:val="00DE0A40"/>
    <w:rsid w:val="00DE32F0"/>
    <w:rsid w:val="00DE3928"/>
    <w:rsid w:val="00DE60A6"/>
    <w:rsid w:val="00DE6D9B"/>
    <w:rsid w:val="00DF0E08"/>
    <w:rsid w:val="00DF1D06"/>
    <w:rsid w:val="00DF295F"/>
    <w:rsid w:val="00DF3416"/>
    <w:rsid w:val="00DF4489"/>
    <w:rsid w:val="00DF5328"/>
    <w:rsid w:val="00DF55DE"/>
    <w:rsid w:val="00DF616A"/>
    <w:rsid w:val="00DF6C09"/>
    <w:rsid w:val="00DF73BF"/>
    <w:rsid w:val="00DF781C"/>
    <w:rsid w:val="00E00013"/>
    <w:rsid w:val="00E00B0E"/>
    <w:rsid w:val="00E00F2E"/>
    <w:rsid w:val="00E01D2C"/>
    <w:rsid w:val="00E02442"/>
    <w:rsid w:val="00E02659"/>
    <w:rsid w:val="00E02C25"/>
    <w:rsid w:val="00E0350C"/>
    <w:rsid w:val="00E03BC4"/>
    <w:rsid w:val="00E04D39"/>
    <w:rsid w:val="00E054B9"/>
    <w:rsid w:val="00E07D71"/>
    <w:rsid w:val="00E1241D"/>
    <w:rsid w:val="00E12CAC"/>
    <w:rsid w:val="00E12E37"/>
    <w:rsid w:val="00E17B82"/>
    <w:rsid w:val="00E20501"/>
    <w:rsid w:val="00E2154E"/>
    <w:rsid w:val="00E21914"/>
    <w:rsid w:val="00E21B8F"/>
    <w:rsid w:val="00E21F24"/>
    <w:rsid w:val="00E22171"/>
    <w:rsid w:val="00E228C1"/>
    <w:rsid w:val="00E22F79"/>
    <w:rsid w:val="00E2343E"/>
    <w:rsid w:val="00E23D10"/>
    <w:rsid w:val="00E23D93"/>
    <w:rsid w:val="00E2426C"/>
    <w:rsid w:val="00E24425"/>
    <w:rsid w:val="00E2455B"/>
    <w:rsid w:val="00E2545A"/>
    <w:rsid w:val="00E27AFA"/>
    <w:rsid w:val="00E30702"/>
    <w:rsid w:val="00E31059"/>
    <w:rsid w:val="00E318F0"/>
    <w:rsid w:val="00E32333"/>
    <w:rsid w:val="00E32BAC"/>
    <w:rsid w:val="00E34F07"/>
    <w:rsid w:val="00E355AA"/>
    <w:rsid w:val="00E35740"/>
    <w:rsid w:val="00E35ABB"/>
    <w:rsid w:val="00E36023"/>
    <w:rsid w:val="00E3761F"/>
    <w:rsid w:val="00E379AC"/>
    <w:rsid w:val="00E37FB2"/>
    <w:rsid w:val="00E419FA"/>
    <w:rsid w:val="00E42B30"/>
    <w:rsid w:val="00E44798"/>
    <w:rsid w:val="00E44CBD"/>
    <w:rsid w:val="00E44D92"/>
    <w:rsid w:val="00E45B49"/>
    <w:rsid w:val="00E46144"/>
    <w:rsid w:val="00E47AA0"/>
    <w:rsid w:val="00E50613"/>
    <w:rsid w:val="00E50621"/>
    <w:rsid w:val="00E509AA"/>
    <w:rsid w:val="00E51476"/>
    <w:rsid w:val="00E52638"/>
    <w:rsid w:val="00E52E78"/>
    <w:rsid w:val="00E53AF4"/>
    <w:rsid w:val="00E542D8"/>
    <w:rsid w:val="00E55F8C"/>
    <w:rsid w:val="00E5692F"/>
    <w:rsid w:val="00E57B01"/>
    <w:rsid w:val="00E57C7B"/>
    <w:rsid w:val="00E62652"/>
    <w:rsid w:val="00E62708"/>
    <w:rsid w:val="00E63D21"/>
    <w:rsid w:val="00E6423B"/>
    <w:rsid w:val="00E660C2"/>
    <w:rsid w:val="00E667E9"/>
    <w:rsid w:val="00E66DBE"/>
    <w:rsid w:val="00E677F0"/>
    <w:rsid w:val="00E70A85"/>
    <w:rsid w:val="00E74168"/>
    <w:rsid w:val="00E74CCD"/>
    <w:rsid w:val="00E74F4F"/>
    <w:rsid w:val="00E7674B"/>
    <w:rsid w:val="00E76BB2"/>
    <w:rsid w:val="00E80A7F"/>
    <w:rsid w:val="00E824D1"/>
    <w:rsid w:val="00E82FC4"/>
    <w:rsid w:val="00E832E6"/>
    <w:rsid w:val="00E83E1C"/>
    <w:rsid w:val="00E84155"/>
    <w:rsid w:val="00E85EC0"/>
    <w:rsid w:val="00E862F1"/>
    <w:rsid w:val="00E9053F"/>
    <w:rsid w:val="00E92419"/>
    <w:rsid w:val="00E93445"/>
    <w:rsid w:val="00E93476"/>
    <w:rsid w:val="00E94814"/>
    <w:rsid w:val="00E9521F"/>
    <w:rsid w:val="00E96D9A"/>
    <w:rsid w:val="00EA0F96"/>
    <w:rsid w:val="00EA1850"/>
    <w:rsid w:val="00EA25F7"/>
    <w:rsid w:val="00EA29F2"/>
    <w:rsid w:val="00EA52DC"/>
    <w:rsid w:val="00EA6725"/>
    <w:rsid w:val="00EA6B66"/>
    <w:rsid w:val="00EA784B"/>
    <w:rsid w:val="00EB121C"/>
    <w:rsid w:val="00EB3AA0"/>
    <w:rsid w:val="00EB3D8F"/>
    <w:rsid w:val="00EB4B56"/>
    <w:rsid w:val="00EB53D2"/>
    <w:rsid w:val="00EB5E49"/>
    <w:rsid w:val="00EB68A5"/>
    <w:rsid w:val="00EC0971"/>
    <w:rsid w:val="00EC0EE7"/>
    <w:rsid w:val="00EC1437"/>
    <w:rsid w:val="00EC1A4B"/>
    <w:rsid w:val="00EC1C78"/>
    <w:rsid w:val="00EC23F4"/>
    <w:rsid w:val="00EC3857"/>
    <w:rsid w:val="00EC46FF"/>
    <w:rsid w:val="00EC4734"/>
    <w:rsid w:val="00EC4D6E"/>
    <w:rsid w:val="00EC57AE"/>
    <w:rsid w:val="00EC6412"/>
    <w:rsid w:val="00EC6AF7"/>
    <w:rsid w:val="00EC6F57"/>
    <w:rsid w:val="00EC732C"/>
    <w:rsid w:val="00EC7B05"/>
    <w:rsid w:val="00ED04FF"/>
    <w:rsid w:val="00ED3376"/>
    <w:rsid w:val="00ED38CA"/>
    <w:rsid w:val="00ED39D5"/>
    <w:rsid w:val="00ED3A25"/>
    <w:rsid w:val="00ED427B"/>
    <w:rsid w:val="00ED4872"/>
    <w:rsid w:val="00ED4BE7"/>
    <w:rsid w:val="00ED4BFE"/>
    <w:rsid w:val="00ED5B96"/>
    <w:rsid w:val="00ED62B9"/>
    <w:rsid w:val="00ED6ACC"/>
    <w:rsid w:val="00EE0809"/>
    <w:rsid w:val="00EE24DB"/>
    <w:rsid w:val="00EE3785"/>
    <w:rsid w:val="00EE3CD5"/>
    <w:rsid w:val="00EE79DA"/>
    <w:rsid w:val="00EF02EE"/>
    <w:rsid w:val="00EF14EC"/>
    <w:rsid w:val="00EF2550"/>
    <w:rsid w:val="00EF42DB"/>
    <w:rsid w:val="00EF4874"/>
    <w:rsid w:val="00F02006"/>
    <w:rsid w:val="00F0224D"/>
    <w:rsid w:val="00F02672"/>
    <w:rsid w:val="00F02AE9"/>
    <w:rsid w:val="00F02DF2"/>
    <w:rsid w:val="00F03ACF"/>
    <w:rsid w:val="00F0532D"/>
    <w:rsid w:val="00F057B1"/>
    <w:rsid w:val="00F05B46"/>
    <w:rsid w:val="00F079AD"/>
    <w:rsid w:val="00F103A9"/>
    <w:rsid w:val="00F1052C"/>
    <w:rsid w:val="00F1251B"/>
    <w:rsid w:val="00F12EF8"/>
    <w:rsid w:val="00F13EAD"/>
    <w:rsid w:val="00F14037"/>
    <w:rsid w:val="00F150E2"/>
    <w:rsid w:val="00F17CFA"/>
    <w:rsid w:val="00F20A24"/>
    <w:rsid w:val="00F215C8"/>
    <w:rsid w:val="00F21FFC"/>
    <w:rsid w:val="00F258DD"/>
    <w:rsid w:val="00F26CDA"/>
    <w:rsid w:val="00F27818"/>
    <w:rsid w:val="00F27A6B"/>
    <w:rsid w:val="00F3003F"/>
    <w:rsid w:val="00F31FFD"/>
    <w:rsid w:val="00F32221"/>
    <w:rsid w:val="00F334EE"/>
    <w:rsid w:val="00F3355C"/>
    <w:rsid w:val="00F35A9C"/>
    <w:rsid w:val="00F35FCD"/>
    <w:rsid w:val="00F36381"/>
    <w:rsid w:val="00F36F1C"/>
    <w:rsid w:val="00F3709D"/>
    <w:rsid w:val="00F37477"/>
    <w:rsid w:val="00F37F33"/>
    <w:rsid w:val="00F40116"/>
    <w:rsid w:val="00F4140A"/>
    <w:rsid w:val="00F4164D"/>
    <w:rsid w:val="00F41E20"/>
    <w:rsid w:val="00F4335F"/>
    <w:rsid w:val="00F433ED"/>
    <w:rsid w:val="00F4462F"/>
    <w:rsid w:val="00F44D00"/>
    <w:rsid w:val="00F460D2"/>
    <w:rsid w:val="00F46BBB"/>
    <w:rsid w:val="00F47630"/>
    <w:rsid w:val="00F47A6C"/>
    <w:rsid w:val="00F50411"/>
    <w:rsid w:val="00F512B1"/>
    <w:rsid w:val="00F52A24"/>
    <w:rsid w:val="00F531EB"/>
    <w:rsid w:val="00F61DF0"/>
    <w:rsid w:val="00F62C67"/>
    <w:rsid w:val="00F62CB7"/>
    <w:rsid w:val="00F6328D"/>
    <w:rsid w:val="00F63351"/>
    <w:rsid w:val="00F64601"/>
    <w:rsid w:val="00F647FD"/>
    <w:rsid w:val="00F66157"/>
    <w:rsid w:val="00F670AB"/>
    <w:rsid w:val="00F70077"/>
    <w:rsid w:val="00F7170D"/>
    <w:rsid w:val="00F71BE1"/>
    <w:rsid w:val="00F74097"/>
    <w:rsid w:val="00F75995"/>
    <w:rsid w:val="00F75AA3"/>
    <w:rsid w:val="00F761F7"/>
    <w:rsid w:val="00F7760B"/>
    <w:rsid w:val="00F77C35"/>
    <w:rsid w:val="00F77E41"/>
    <w:rsid w:val="00F77F34"/>
    <w:rsid w:val="00F8121A"/>
    <w:rsid w:val="00F81BEA"/>
    <w:rsid w:val="00F8336D"/>
    <w:rsid w:val="00F842EF"/>
    <w:rsid w:val="00F85580"/>
    <w:rsid w:val="00F86728"/>
    <w:rsid w:val="00F8758D"/>
    <w:rsid w:val="00F90C6B"/>
    <w:rsid w:val="00F9251C"/>
    <w:rsid w:val="00F96156"/>
    <w:rsid w:val="00F97502"/>
    <w:rsid w:val="00FA01DE"/>
    <w:rsid w:val="00FA0723"/>
    <w:rsid w:val="00FA225C"/>
    <w:rsid w:val="00FA2C23"/>
    <w:rsid w:val="00FA3979"/>
    <w:rsid w:val="00FA562A"/>
    <w:rsid w:val="00FA5665"/>
    <w:rsid w:val="00FA5B0A"/>
    <w:rsid w:val="00FA5EFE"/>
    <w:rsid w:val="00FA67B9"/>
    <w:rsid w:val="00FA6B99"/>
    <w:rsid w:val="00FB06F7"/>
    <w:rsid w:val="00FB20FF"/>
    <w:rsid w:val="00FB4942"/>
    <w:rsid w:val="00FB531C"/>
    <w:rsid w:val="00FB5853"/>
    <w:rsid w:val="00FC06BB"/>
    <w:rsid w:val="00FC076A"/>
    <w:rsid w:val="00FC0ECE"/>
    <w:rsid w:val="00FC1624"/>
    <w:rsid w:val="00FC3B77"/>
    <w:rsid w:val="00FC4E7F"/>
    <w:rsid w:val="00FC51C3"/>
    <w:rsid w:val="00FC54A4"/>
    <w:rsid w:val="00FD05B1"/>
    <w:rsid w:val="00FD0C4A"/>
    <w:rsid w:val="00FD13EE"/>
    <w:rsid w:val="00FD198E"/>
    <w:rsid w:val="00FD1A54"/>
    <w:rsid w:val="00FD2428"/>
    <w:rsid w:val="00FD3150"/>
    <w:rsid w:val="00FD5965"/>
    <w:rsid w:val="00FD634A"/>
    <w:rsid w:val="00FD6D70"/>
    <w:rsid w:val="00FD7FC5"/>
    <w:rsid w:val="00FE04A8"/>
    <w:rsid w:val="00FE0663"/>
    <w:rsid w:val="00FE1DD4"/>
    <w:rsid w:val="00FE467D"/>
    <w:rsid w:val="00FE4718"/>
    <w:rsid w:val="00FE4852"/>
    <w:rsid w:val="00FE5193"/>
    <w:rsid w:val="00FE57E6"/>
    <w:rsid w:val="00FF33E1"/>
    <w:rsid w:val="00FF44DB"/>
    <w:rsid w:val="00FF504D"/>
    <w:rsid w:val="00FF60AB"/>
    <w:rsid w:val="00FF75D5"/>
    <w:rsid w:val="00FF7AF2"/>
    <w:rsid w:val="014648A9"/>
    <w:rsid w:val="0451B3B2"/>
    <w:rsid w:val="05366922"/>
    <w:rsid w:val="07A56A87"/>
    <w:rsid w:val="07B1FF18"/>
    <w:rsid w:val="0B36D4D5"/>
    <w:rsid w:val="0B65EB23"/>
    <w:rsid w:val="0C9CCA79"/>
    <w:rsid w:val="0D44E0A7"/>
    <w:rsid w:val="0E770EC4"/>
    <w:rsid w:val="0F22932C"/>
    <w:rsid w:val="15217F1A"/>
    <w:rsid w:val="16989035"/>
    <w:rsid w:val="17709BFD"/>
    <w:rsid w:val="17B0B936"/>
    <w:rsid w:val="188D9EE9"/>
    <w:rsid w:val="1953DBC9"/>
    <w:rsid w:val="1977F0A1"/>
    <w:rsid w:val="1AE2167B"/>
    <w:rsid w:val="1BCA5253"/>
    <w:rsid w:val="1C7AD6E7"/>
    <w:rsid w:val="1C966906"/>
    <w:rsid w:val="1E7A94ED"/>
    <w:rsid w:val="22154D29"/>
    <w:rsid w:val="22499FBE"/>
    <w:rsid w:val="2480BD58"/>
    <w:rsid w:val="256E03DC"/>
    <w:rsid w:val="256E9A05"/>
    <w:rsid w:val="262D733F"/>
    <w:rsid w:val="27925F0B"/>
    <w:rsid w:val="285AB962"/>
    <w:rsid w:val="288783BD"/>
    <w:rsid w:val="288FACFE"/>
    <w:rsid w:val="28D03B80"/>
    <w:rsid w:val="29009020"/>
    <w:rsid w:val="2A58D6F4"/>
    <w:rsid w:val="2B27110F"/>
    <w:rsid w:val="2B7AC8B5"/>
    <w:rsid w:val="2BECFF50"/>
    <w:rsid w:val="2CCABD56"/>
    <w:rsid w:val="2D23BAB1"/>
    <w:rsid w:val="2D4322F9"/>
    <w:rsid w:val="2D59F80E"/>
    <w:rsid w:val="2EBF844B"/>
    <w:rsid w:val="2ED95F3B"/>
    <w:rsid w:val="2F3C2024"/>
    <w:rsid w:val="2F5FC181"/>
    <w:rsid w:val="2FB91FC0"/>
    <w:rsid w:val="319AC588"/>
    <w:rsid w:val="32BB4DDD"/>
    <w:rsid w:val="32F2CDEA"/>
    <w:rsid w:val="3718AB88"/>
    <w:rsid w:val="37D84582"/>
    <w:rsid w:val="38C3795C"/>
    <w:rsid w:val="38F9265E"/>
    <w:rsid w:val="39BF5E72"/>
    <w:rsid w:val="3A64B053"/>
    <w:rsid w:val="3AE8DF11"/>
    <w:rsid w:val="3C7E7A6B"/>
    <w:rsid w:val="3CFF570A"/>
    <w:rsid w:val="3D3258F8"/>
    <w:rsid w:val="3D37C698"/>
    <w:rsid w:val="3E1568C3"/>
    <w:rsid w:val="3E734750"/>
    <w:rsid w:val="3E8621A8"/>
    <w:rsid w:val="3F046115"/>
    <w:rsid w:val="3FC8CBE6"/>
    <w:rsid w:val="400F17B1"/>
    <w:rsid w:val="40D845F1"/>
    <w:rsid w:val="43A6A916"/>
    <w:rsid w:val="4530B2BB"/>
    <w:rsid w:val="4768A8F9"/>
    <w:rsid w:val="47AF68AC"/>
    <w:rsid w:val="48326CFD"/>
    <w:rsid w:val="492468E1"/>
    <w:rsid w:val="4928DEB7"/>
    <w:rsid w:val="4A0DE543"/>
    <w:rsid w:val="4AF652F5"/>
    <w:rsid w:val="4B153180"/>
    <w:rsid w:val="4CEF45CD"/>
    <w:rsid w:val="4E825435"/>
    <w:rsid w:val="4EF31AF6"/>
    <w:rsid w:val="4F99AF38"/>
    <w:rsid w:val="52200AF8"/>
    <w:rsid w:val="530BCD3F"/>
    <w:rsid w:val="53A10EAF"/>
    <w:rsid w:val="55807FB7"/>
    <w:rsid w:val="55E82FC7"/>
    <w:rsid w:val="579BF5DF"/>
    <w:rsid w:val="5B3CCD44"/>
    <w:rsid w:val="5C4BD3DD"/>
    <w:rsid w:val="5DBF7B2A"/>
    <w:rsid w:val="5E3E49BC"/>
    <w:rsid w:val="5FDC12F5"/>
    <w:rsid w:val="604B4821"/>
    <w:rsid w:val="610101B0"/>
    <w:rsid w:val="616E7362"/>
    <w:rsid w:val="63A11131"/>
    <w:rsid w:val="64BBF38C"/>
    <w:rsid w:val="64EE9613"/>
    <w:rsid w:val="65B4B299"/>
    <w:rsid w:val="65D570A0"/>
    <w:rsid w:val="66DFBCB4"/>
    <w:rsid w:val="67551361"/>
    <w:rsid w:val="68D20A2A"/>
    <w:rsid w:val="69D11D36"/>
    <w:rsid w:val="69EECD87"/>
    <w:rsid w:val="6A6D113D"/>
    <w:rsid w:val="6A7AF10C"/>
    <w:rsid w:val="6ACC3B5C"/>
    <w:rsid w:val="6B6CED97"/>
    <w:rsid w:val="6C4422F9"/>
    <w:rsid w:val="6CB79878"/>
    <w:rsid w:val="6D37774A"/>
    <w:rsid w:val="6D90762F"/>
    <w:rsid w:val="6FB7E29D"/>
    <w:rsid w:val="7045BEF4"/>
    <w:rsid w:val="70DA6505"/>
    <w:rsid w:val="712AE9AE"/>
    <w:rsid w:val="71F47198"/>
    <w:rsid w:val="72BBEB21"/>
    <w:rsid w:val="72CD5FE9"/>
    <w:rsid w:val="735933E7"/>
    <w:rsid w:val="73ABD3C1"/>
    <w:rsid w:val="74E9FA92"/>
    <w:rsid w:val="7524426F"/>
    <w:rsid w:val="75592C6E"/>
    <w:rsid w:val="76ED16B5"/>
    <w:rsid w:val="794B3C82"/>
    <w:rsid w:val="7A13D9DB"/>
    <w:rsid w:val="7AE43811"/>
    <w:rsid w:val="7B574286"/>
    <w:rsid w:val="7B5EC10E"/>
    <w:rsid w:val="7DE2756D"/>
    <w:rsid w:val="7DFB10EA"/>
    <w:rsid w:val="7E07549C"/>
    <w:rsid w:val="7F96E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EB80E6"/>
  <w15:docId w15:val="{8F68B2B0-0E84-4556-9FD4-88D263C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0AB"/>
    <w:pPr>
      <w:ind w:left="720" w:hanging="720"/>
      <w:jc w:val="both"/>
    </w:pPr>
    <w:rPr>
      <w:rFonts w:asciiTheme="minorHAnsi" w:hAnsiTheme="minorHAnsi"/>
      <w:color w:val="76923C" w:themeColor="accent3" w:themeShade="BF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autoRedefine/>
    <w:qFormat/>
    <w:pPr>
      <w:keepNext/>
      <w:numPr>
        <w:numId w:val="1"/>
      </w:numPr>
      <w:ind w:left="431" w:hanging="431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Normal"/>
    <w:next w:val="Normal"/>
    <w:autoRedefine/>
    <w:qFormat/>
    <w:rsid w:val="00EE24DB"/>
    <w:pPr>
      <w:keepNext/>
      <w:ind w:left="0" w:firstLine="0"/>
      <w:outlineLvl w:val="1"/>
    </w:pPr>
    <w:rPr>
      <w:rFonts w:ascii="Aptos" w:hAnsi="Aptos" w:cs="Arial"/>
      <w:color w:val="auto"/>
      <w:sz w:val="22"/>
      <w:szCs w:val="22"/>
      <w:lang w:val="es-CO" w:eastAsia="es-CO"/>
    </w:rPr>
  </w:style>
  <w:style w:type="paragraph" w:styleId="Ttulo3">
    <w:name w:val="heading 3"/>
    <w:basedOn w:val="Normal"/>
    <w:next w:val="Normal"/>
    <w:autoRedefine/>
    <w:qFormat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color w:val="3366FF"/>
      <w:kern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l59">
    <w:name w:val="xl59"/>
    <w:basedOn w:val="Normal"/>
    <w:pPr>
      <w:spacing w:before="100" w:beforeAutospacing="1" w:after="100" w:afterAutospacing="1"/>
      <w:textAlignment w:val="center"/>
    </w:pPr>
    <w:rPr>
      <w:rFonts w:eastAsia="Arial Unicode MS" w:cs="Arial"/>
    </w:rPr>
  </w:style>
  <w:style w:type="paragraph" w:customStyle="1" w:styleId="xl34">
    <w:name w:val="xl34"/>
    <w:basedOn w:val="Normal"/>
    <w:pPr>
      <w:spacing w:before="100" w:beforeAutospacing="1" w:after="100" w:afterAutospacing="1"/>
    </w:pPr>
    <w:rPr>
      <w:rFonts w:eastAsia="Arial Unicode MS" w:cs="Arial"/>
      <w:b/>
      <w:bCs/>
    </w:rPr>
  </w:style>
  <w:style w:type="paragraph" w:styleId="Encabezado">
    <w:name w:val="header"/>
    <w:aliases w:val="Encabezado1,encabezado,Encabezado Car Car Car Car Car,Encabezado Car Car Car"/>
    <w:basedOn w:val="Normal"/>
    <w:link w:val="EncabezadoCar"/>
    <w:autoRedefine/>
    <w:uiPriority w:val="99"/>
    <w:pPr>
      <w:ind w:left="0" w:firstLine="0"/>
      <w:jc w:val="center"/>
    </w:pPr>
    <w:rPr>
      <w:rFonts w:cs="Arial"/>
      <w:b/>
      <w:color w:val="FF0000"/>
      <w:szCs w:val="20"/>
      <w:lang w:val="es-ES_tradnl"/>
    </w:rPr>
  </w:style>
  <w:style w:type="character" w:styleId="Nmerodepgina">
    <w:name w:val="page number"/>
    <w:basedOn w:val="Fuentedeprrafopredeter"/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</w:style>
  <w:style w:type="paragraph" w:styleId="Sangra2detindependiente">
    <w:name w:val="Body Text Indent 2"/>
    <w:basedOn w:val="Normal"/>
    <w:pPr>
      <w:ind w:firstLine="0"/>
    </w:pPr>
  </w:style>
  <w:style w:type="paragraph" w:styleId="Textoindependiente">
    <w:name w:val="Body Text"/>
    <w:basedOn w:val="Normal"/>
    <w:pPr>
      <w:ind w:left="0" w:firstLine="0"/>
    </w:pPr>
  </w:style>
  <w:style w:type="paragraph" w:customStyle="1" w:styleId="Tablas">
    <w:name w:val="Tablas"/>
    <w:basedOn w:val="Ttulo3"/>
  </w:style>
  <w:style w:type="paragraph" w:customStyle="1" w:styleId="Tabla1">
    <w:name w:val="Tabla1"/>
    <w:basedOn w:val="xl59"/>
    <w:pPr>
      <w:spacing w:before="0" w:beforeAutospacing="0" w:after="0" w:afterAutospacing="0"/>
      <w:ind w:left="0" w:firstLine="0"/>
      <w:textAlignment w:val="auto"/>
    </w:pPr>
    <w:rPr>
      <w:rFonts w:eastAsia="Times New Roman" w:cs="Times New Roman"/>
      <w:sz w:val="20"/>
    </w:rPr>
  </w:style>
  <w:style w:type="paragraph" w:styleId="TDC1">
    <w:name w:val="toc 1"/>
    <w:basedOn w:val="Normal"/>
    <w:next w:val="Normal"/>
    <w:autoRedefine/>
    <w:semiHidden/>
    <w:rsid w:val="0067547A"/>
    <w:pPr>
      <w:numPr>
        <w:numId w:val="2"/>
      </w:numPr>
      <w:tabs>
        <w:tab w:val="left" w:pos="900"/>
        <w:tab w:val="right" w:leader="dot" w:pos="9397"/>
      </w:tabs>
    </w:pPr>
    <w:rPr>
      <w:rFonts w:cs="Arial"/>
      <w:b/>
      <w:bCs/>
      <w:noProof/>
      <w:lang w:val="es-ES_tradnl"/>
    </w:rPr>
  </w:style>
  <w:style w:type="paragraph" w:styleId="TDC2">
    <w:name w:val="toc 2"/>
    <w:basedOn w:val="Normal"/>
    <w:next w:val="Normal"/>
    <w:autoRedefine/>
    <w:semiHidden/>
    <w:pPr>
      <w:ind w:left="240"/>
    </w:pPr>
  </w:style>
  <w:style w:type="paragraph" w:styleId="TDC3">
    <w:name w:val="toc 3"/>
    <w:basedOn w:val="Normal"/>
    <w:next w:val="Normal"/>
    <w:autoRedefine/>
    <w:semiHidden/>
    <w:pPr>
      <w:ind w:left="480"/>
    </w:pPr>
  </w:style>
  <w:style w:type="paragraph" w:styleId="TDC4">
    <w:name w:val="toc 4"/>
    <w:basedOn w:val="Normal"/>
    <w:next w:val="Normal"/>
    <w:autoRedefine/>
    <w:semiHidden/>
  </w:style>
  <w:style w:type="paragraph" w:styleId="TDC5">
    <w:name w:val="toc 5"/>
    <w:basedOn w:val="Normal"/>
    <w:next w:val="Normal"/>
    <w:autoRedefine/>
    <w:semiHidden/>
    <w:pPr>
      <w:ind w:left="960"/>
    </w:pPr>
  </w:style>
  <w:style w:type="paragraph" w:styleId="TDC6">
    <w:name w:val="toc 6"/>
    <w:basedOn w:val="Normal"/>
    <w:next w:val="Normal"/>
    <w:autoRedefine/>
    <w:semiHidden/>
    <w:pPr>
      <w:ind w:left="1200"/>
    </w:pPr>
  </w:style>
  <w:style w:type="paragraph" w:styleId="TDC7">
    <w:name w:val="toc 7"/>
    <w:basedOn w:val="Normal"/>
    <w:next w:val="Normal"/>
    <w:autoRedefine/>
    <w:semiHidden/>
    <w:pPr>
      <w:ind w:left="1440"/>
    </w:pPr>
  </w:style>
  <w:style w:type="paragraph" w:styleId="TDC8">
    <w:name w:val="toc 8"/>
    <w:basedOn w:val="Normal"/>
    <w:next w:val="Normal"/>
    <w:autoRedefine/>
    <w:semiHidden/>
    <w:pPr>
      <w:ind w:left="1680"/>
    </w:pPr>
  </w:style>
  <w:style w:type="paragraph" w:styleId="TDC9">
    <w:name w:val="toc 9"/>
    <w:basedOn w:val="Normal"/>
    <w:next w:val="Normal"/>
    <w:autoRedefine/>
    <w:semiHidden/>
    <w:pPr>
      <w:ind w:left="1920"/>
    </w:pPr>
  </w:style>
  <w:style w:type="character" w:styleId="Hipervnculo">
    <w:name w:val="Hyperlink"/>
    <w:basedOn w:val="Fuentedeprrafopredeter"/>
    <w:rPr>
      <w:color w:val="0000FF"/>
      <w:u w:val="single"/>
    </w:rPr>
  </w:style>
  <w:style w:type="character" w:styleId="Hipervnculovisitado">
    <w:name w:val="FollowedHyperlink"/>
    <w:basedOn w:val="Fuentedeprrafopredeter"/>
    <w:rPr>
      <w:color w:val="800080"/>
      <w:u w:val="single"/>
    </w:rPr>
  </w:style>
  <w:style w:type="paragraph" w:styleId="Textoindependiente2">
    <w:name w:val="Body Text 2"/>
    <w:basedOn w:val="Normal"/>
    <w:pPr>
      <w:ind w:left="0" w:firstLine="0"/>
      <w:jc w:val="center"/>
    </w:pPr>
    <w:rPr>
      <w:sz w:val="16"/>
    </w:rPr>
  </w:style>
  <w:style w:type="paragraph" w:styleId="Textoindependiente3">
    <w:name w:val="Body Text 3"/>
    <w:basedOn w:val="Normal"/>
    <w:pPr>
      <w:ind w:left="0" w:firstLine="0"/>
    </w:pPr>
    <w:rPr>
      <w:bCs/>
    </w:rPr>
  </w:style>
  <w:style w:type="paragraph" w:styleId="Sangra3detindependiente">
    <w:name w:val="Body Text Indent 3"/>
    <w:basedOn w:val="Normal"/>
    <w:pPr>
      <w:ind w:left="0"/>
    </w:pPr>
    <w:rPr>
      <w:rFonts w:cs="Arial"/>
    </w:rPr>
  </w:style>
  <w:style w:type="paragraph" w:customStyle="1" w:styleId="font0">
    <w:name w:val="font0"/>
    <w:basedOn w:val="Normal"/>
    <w:pPr>
      <w:spacing w:before="100" w:beforeAutospacing="1" w:after="100" w:afterAutospacing="1"/>
      <w:ind w:left="0" w:firstLine="0"/>
      <w:jc w:val="left"/>
    </w:pPr>
    <w:rPr>
      <w:rFonts w:eastAsia="Arial Unicode MS" w:cs="Arial"/>
      <w:sz w:val="20"/>
      <w:szCs w:val="20"/>
    </w:rPr>
  </w:style>
  <w:style w:type="paragraph" w:customStyle="1" w:styleId="font5">
    <w:name w:val="font5"/>
    <w:basedOn w:val="Normal"/>
    <w:pPr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  <w:b/>
      <w:bCs/>
      <w:sz w:val="20"/>
      <w:szCs w:val="20"/>
    </w:rPr>
  </w:style>
  <w:style w:type="paragraph" w:customStyle="1" w:styleId="font6">
    <w:name w:val="font6"/>
    <w:basedOn w:val="Normal"/>
    <w:pPr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  <w:sz w:val="16"/>
      <w:szCs w:val="16"/>
    </w:rPr>
  </w:style>
  <w:style w:type="paragraph" w:customStyle="1" w:styleId="xl24">
    <w:name w:val="xl24"/>
    <w:basedOn w:val="Normal"/>
    <w:pPr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customStyle="1" w:styleId="xl25">
    <w:name w:val="xl25"/>
    <w:basedOn w:val="Normal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customStyle="1" w:styleId="xl26">
    <w:name w:val="xl26"/>
    <w:basedOn w:val="Normal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customStyle="1" w:styleId="xl27">
    <w:name w:val="xl27"/>
    <w:basedOn w:val="Normal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</w:pPr>
    <w:rPr>
      <w:rFonts w:eastAsia="Arial Unicode MS" w:cs="Arial"/>
    </w:rPr>
  </w:style>
  <w:style w:type="paragraph" w:customStyle="1" w:styleId="xl28">
    <w:name w:val="xl28"/>
    <w:basedOn w:val="Normal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</w:pPr>
    <w:rPr>
      <w:rFonts w:eastAsia="Arial Unicode MS" w:cs="Arial"/>
      <w:b/>
      <w:bCs/>
    </w:rPr>
  </w:style>
  <w:style w:type="paragraph" w:customStyle="1" w:styleId="xl29">
    <w:name w:val="xl29"/>
    <w:basedOn w:val="Normal"/>
    <w:pPr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  <w:b/>
      <w:bCs/>
    </w:rPr>
  </w:style>
  <w:style w:type="paragraph" w:customStyle="1" w:styleId="xl30">
    <w:name w:val="xl30"/>
    <w:basedOn w:val="Normal"/>
    <w:pPr>
      <w:spacing w:before="100" w:beforeAutospacing="1" w:after="100" w:afterAutospacing="1"/>
      <w:ind w:left="0" w:firstLine="0"/>
      <w:jc w:val="center"/>
      <w:textAlignment w:val="center"/>
    </w:pPr>
    <w:rPr>
      <w:rFonts w:ascii="Tahoma" w:eastAsia="Arial Unicode MS" w:hAnsi="Tahoma" w:cs="Tahoma"/>
      <w:b/>
      <w:bCs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Tahoma" w:eastAsia="Arial Unicode MS" w:hAnsi="Tahoma" w:cs="Tahoma"/>
      <w:b/>
      <w:bCs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Arial Unicode MS" w:hAnsi="Tahoma" w:cs="Tahoma"/>
      <w:b/>
      <w:bCs/>
      <w:color w:val="FF0000"/>
    </w:rPr>
  </w:style>
  <w:style w:type="paragraph" w:customStyle="1" w:styleId="xl33">
    <w:name w:val="xl33"/>
    <w:basedOn w:val="Normal"/>
    <w:pPr>
      <w:spacing w:before="100" w:beforeAutospacing="1" w:after="100" w:afterAutospacing="1"/>
      <w:ind w:left="0" w:firstLine="0"/>
      <w:jc w:val="center"/>
      <w:textAlignment w:val="top"/>
    </w:pPr>
    <w:rPr>
      <w:rFonts w:ascii="Tahoma" w:eastAsia="Arial Unicode MS" w:hAnsi="Tahoma" w:cs="Tahoma"/>
      <w:b/>
      <w:bCs/>
    </w:rPr>
  </w:style>
  <w:style w:type="paragraph" w:customStyle="1" w:styleId="xl35">
    <w:name w:val="xl35"/>
    <w:basedOn w:val="Normal"/>
    <w:pPr>
      <w:spacing w:before="100" w:beforeAutospacing="1" w:after="100" w:afterAutospacing="1"/>
      <w:ind w:left="0" w:firstLineChars="100" w:firstLine="0"/>
      <w:jc w:val="left"/>
      <w:textAlignment w:val="top"/>
    </w:pPr>
    <w:rPr>
      <w:rFonts w:ascii="Tahoma" w:eastAsia="Arial Unicode MS" w:hAnsi="Tahoma" w:cs="Tahoma"/>
      <w:sz w:val="18"/>
      <w:szCs w:val="18"/>
    </w:rPr>
  </w:style>
  <w:style w:type="paragraph" w:customStyle="1" w:styleId="xl36">
    <w:name w:val="xl36"/>
    <w:basedOn w:val="Normal"/>
    <w:pPr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  <w:b/>
      <w:bCs/>
    </w:rPr>
  </w:style>
  <w:style w:type="paragraph" w:customStyle="1" w:styleId="xl37">
    <w:name w:val="xl37"/>
    <w:basedOn w:val="Normal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customStyle="1" w:styleId="xl38">
    <w:name w:val="xl38"/>
    <w:basedOn w:val="Normal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</w:pPr>
    <w:rPr>
      <w:rFonts w:eastAsia="Arial Unicode MS" w:cs="Arial"/>
    </w:rPr>
  </w:style>
  <w:style w:type="paragraph" w:customStyle="1" w:styleId="xl39">
    <w:name w:val="xl39"/>
    <w:basedOn w:val="Normal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Arial Unicode MS" w:hAnsi="Tahoma" w:cs="Tahoma"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Tahoma" w:eastAsia="Arial Unicode MS" w:hAnsi="Tahoma" w:cs="Tahoma"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Tahoma" w:eastAsia="Arial Unicode MS" w:hAnsi="Tahoma" w:cs="Tahoma"/>
      <w:b/>
      <w:bCs/>
    </w:rPr>
  </w:style>
  <w:style w:type="paragraph" w:customStyle="1" w:styleId="xl43">
    <w:name w:val="xl43"/>
    <w:basedOn w:val="Normal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customStyle="1" w:styleId="xl44">
    <w:name w:val="xl44"/>
    <w:basedOn w:val="Normal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Tahoma" w:eastAsia="Arial Unicode MS" w:hAnsi="Tahoma" w:cs="Tahoma"/>
    </w:rPr>
  </w:style>
  <w:style w:type="paragraph" w:styleId="Prrafodelista">
    <w:name w:val="List Paragraph"/>
    <w:basedOn w:val="Normal"/>
    <w:link w:val="PrrafodelistaCar"/>
    <w:uiPriority w:val="34"/>
    <w:qFormat/>
    <w:rsid w:val="00620C00"/>
    <w:pPr>
      <w:spacing w:after="200"/>
      <w:ind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E348A"/>
    <w:pPr>
      <w:spacing w:before="100" w:beforeAutospacing="1" w:after="100" w:afterAutospacing="1"/>
      <w:ind w:left="0" w:firstLine="0"/>
      <w:jc w:val="left"/>
    </w:pPr>
    <w:rPr>
      <w:rFonts w:ascii="Times New Roman" w:eastAsiaTheme="minorEastAsia" w:hAnsi="Times New Roman"/>
      <w:lang w:val="es-CO" w:eastAsia="es-CO"/>
    </w:rPr>
  </w:style>
  <w:style w:type="character" w:styleId="nfasis">
    <w:name w:val="Emphasis"/>
    <w:basedOn w:val="Fuentedeprrafopredeter"/>
    <w:qFormat/>
    <w:rsid w:val="00BB3B42"/>
    <w:rPr>
      <w:i/>
      <w:iCs/>
    </w:rPr>
  </w:style>
  <w:style w:type="paragraph" w:styleId="Textodeglobo">
    <w:name w:val="Balloon Text"/>
    <w:basedOn w:val="Normal"/>
    <w:link w:val="TextodegloboCar"/>
    <w:semiHidden/>
    <w:unhideWhenUsed/>
    <w:rsid w:val="00D14C86"/>
    <w:rPr>
      <w:rFonts w:cs="Arial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D14C86"/>
    <w:rPr>
      <w:rFonts w:ascii="Arial" w:hAnsi="Arial" w:cs="Arial"/>
      <w:sz w:val="18"/>
      <w:szCs w:val="18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355B0F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0771D6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0771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771D6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0771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771D6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aliases w:val="Encabezado1 Car,encabezado Car,Encabezado Car Car Car Car Car Car,Encabezado Car Car Car Car"/>
    <w:basedOn w:val="Fuentedeprrafopredeter"/>
    <w:link w:val="Encabezado"/>
    <w:uiPriority w:val="99"/>
    <w:rsid w:val="009E6466"/>
    <w:rPr>
      <w:rFonts w:ascii="Arial" w:hAnsi="Arial" w:cs="Arial"/>
      <w:b/>
      <w:color w:val="FF0000"/>
      <w:sz w:val="24"/>
      <w:lang w:val="es-ES_tradnl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0B1B28"/>
    <w:rPr>
      <w:rFonts w:ascii="Calibri" w:eastAsia="Calibri" w:hAnsi="Calibri"/>
      <w:sz w:val="22"/>
      <w:szCs w:val="22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0B1B28"/>
    <w:pPr>
      <w:widowControl w:val="0"/>
      <w:autoSpaceDE w:val="0"/>
      <w:autoSpaceDN w:val="0"/>
      <w:ind w:left="0" w:firstLine="0"/>
      <w:jc w:val="left"/>
    </w:pPr>
    <w:rPr>
      <w:rFonts w:eastAsia="Arial" w:cs="Arial"/>
      <w:sz w:val="22"/>
      <w:szCs w:val="22"/>
      <w:lang w:val="en-US" w:eastAsia="en-US"/>
    </w:rPr>
  </w:style>
  <w:style w:type="table" w:styleId="Tablaconcuadrcula">
    <w:name w:val="Table Grid"/>
    <w:basedOn w:val="Tablanormal"/>
    <w:rsid w:val="00083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3E59C4"/>
    <w:rPr>
      <w:rFonts w:ascii="Arial" w:hAnsi="Arial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08405C"/>
  </w:style>
  <w:style w:type="character" w:customStyle="1" w:styleId="eop">
    <w:name w:val="eop"/>
    <w:basedOn w:val="Fuentedeprrafopredeter"/>
    <w:rsid w:val="0008405C"/>
  </w:style>
  <w:style w:type="paragraph" w:styleId="Revisin">
    <w:name w:val="Revision"/>
    <w:hidden/>
    <w:uiPriority w:val="99"/>
    <w:semiHidden/>
    <w:rsid w:val="007E3FFA"/>
    <w:rPr>
      <w:rFonts w:asciiTheme="minorHAnsi" w:hAnsiTheme="minorHAnsi"/>
      <w:color w:val="76923C" w:themeColor="accent3" w:themeShade="BF"/>
      <w:sz w:val="24"/>
      <w:szCs w:val="24"/>
      <w:lang w:val="es-ES" w:eastAsia="es-ES"/>
    </w:rPr>
  </w:style>
  <w:style w:type="paragraph" w:customStyle="1" w:styleId="paragraph">
    <w:name w:val="paragraph"/>
    <w:basedOn w:val="Normal"/>
    <w:rsid w:val="00B859BE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color w:val="auto"/>
      <w:lang w:val="es-CO" w:eastAsia="es-CO"/>
    </w:rPr>
  </w:style>
  <w:style w:type="character" w:customStyle="1" w:styleId="wacimagecontainer">
    <w:name w:val="wacimagecontainer"/>
    <w:basedOn w:val="Fuentedeprrafopredeter"/>
    <w:rsid w:val="00B859BE"/>
  </w:style>
  <w:style w:type="paragraph" w:styleId="Sinespaciado">
    <w:name w:val="No Spacing"/>
    <w:link w:val="SinespaciadoCar"/>
    <w:uiPriority w:val="1"/>
    <w:qFormat/>
    <w:rsid w:val="00AF0386"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F0386"/>
    <w:rPr>
      <w:rFonts w:asciiTheme="minorHAnsi" w:eastAsiaTheme="minorEastAsia" w:hAnsiTheme="minorHAnsi" w:cstheme="minorBidi"/>
      <w:sz w:val="22"/>
      <w:szCs w:val="22"/>
    </w:rPr>
  </w:style>
  <w:style w:type="paragraph" w:styleId="Listaconvietas">
    <w:name w:val="List Bullet"/>
    <w:basedOn w:val="Normal"/>
    <w:uiPriority w:val="99"/>
    <w:unhideWhenUsed/>
    <w:rsid w:val="00EE24DB"/>
    <w:pPr>
      <w:numPr>
        <w:numId w:val="10"/>
      </w:numPr>
      <w:spacing w:after="200" w:line="276" w:lineRule="auto"/>
      <w:contextualSpacing/>
      <w:jc w:val="left"/>
    </w:pPr>
    <w:rPr>
      <w:rFonts w:eastAsiaTheme="minorEastAsia" w:cstheme="minorBidi"/>
      <w:color w:val="auto"/>
      <w:sz w:val="22"/>
      <w:szCs w:val="22"/>
      <w:lang w:val="en-US" w:eastAsia="en-US"/>
    </w:rPr>
  </w:style>
  <w:style w:type="table" w:styleId="Tablaconcuadrcula7concolores-nfasis3">
    <w:name w:val="Grid Table 7 Colorful Accent 3"/>
    <w:basedOn w:val="Tablanormal"/>
    <w:uiPriority w:val="52"/>
    <w:rsid w:val="00396D3C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396D3C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ladelista2">
    <w:name w:val="List Table 2"/>
    <w:basedOn w:val="Tablanormal"/>
    <w:uiPriority w:val="47"/>
    <w:rsid w:val="007F2B3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3">
    <w:name w:val="List Table 2 Accent 3"/>
    <w:basedOn w:val="Tablanormal"/>
    <w:uiPriority w:val="47"/>
    <w:rsid w:val="007F2B3F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7F2B3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delista1clara-nfasis3">
    <w:name w:val="List Table 1 Light Accent 3"/>
    <w:basedOn w:val="Tablanormal"/>
    <w:uiPriority w:val="46"/>
    <w:rsid w:val="007F2B3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jaramillo\Datos%20de%20programa\Microsoft\Plantillas\PlantillaAGP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encia numérica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EFAA040EA9B74680F048E38A3CB209" ma:contentTypeVersion="19" ma:contentTypeDescription="Crear nuevo documento." ma:contentTypeScope="" ma:versionID="a77cc42bbdaad88cddaf0d33f34366a1">
  <xsd:schema xmlns:xsd="http://www.w3.org/2001/XMLSchema" xmlns:xs="http://www.w3.org/2001/XMLSchema" xmlns:p="http://schemas.microsoft.com/office/2006/metadata/properties" xmlns:ns2="0f48a438-64cf-44d4-aecf-f5acc72c7896" xmlns:ns3="71fe5c4c-3811-4faf-9eff-dc458709ae03" targetNamespace="http://schemas.microsoft.com/office/2006/metadata/properties" ma:root="true" ma:fieldsID="6e75c3cbc73b69277031f9bb6228f5c5" ns2:_="" ns3:_="">
    <xsd:import namespace="0f48a438-64cf-44d4-aecf-f5acc72c7896"/>
    <xsd:import namespace="71fe5c4c-3811-4faf-9eff-dc458709ae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8a438-64cf-44d4-aecf-f5acc72c78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0686a9-b665-4eec-9790-f788bc498137}" ma:internalName="TaxCatchAll" ma:showField="CatchAllData" ma:web="0f48a438-64cf-44d4-aecf-f5acc72c78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fe5c4c-3811-4faf-9eff-dc458709a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765d1ed-40da-4baf-8b08-8fc6c3ff4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rden" ma:index="26" nillable="true" ma:displayName="Orden" ma:default="1" ma:format="Dropdown" ma:internalName="Orden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f48a438-64cf-44d4-aecf-f5acc72c7896">
      <UserInfo>
        <DisplayName>Yhon Fredy Casallas Rodriguez</DisplayName>
        <AccountId>3722</AccountId>
        <AccountType/>
      </UserInfo>
      <UserInfo>
        <DisplayName>Javier Alfonso Neva Sanchez</DisplayName>
        <AccountId>37</AccountId>
        <AccountType/>
      </UserInfo>
      <UserInfo>
        <DisplayName>Guillermo Pinzon Gomez</DisplayName>
        <AccountId>18</AccountId>
        <AccountType/>
      </UserInfo>
      <UserInfo>
        <DisplayName>Jorge Enrique Carrillo Contreras</DisplayName>
        <AccountId>56</AccountId>
        <AccountType/>
      </UserInfo>
      <UserInfo>
        <DisplayName>Jairo Alfonso Aranda Puentes</DisplayName>
        <AccountId>373</AccountId>
        <AccountType/>
      </UserInfo>
      <UserInfo>
        <DisplayName>Fabio Garcia Alvarez</DisplayName>
        <AccountId>88</AccountId>
        <AccountType/>
      </UserInfo>
      <UserInfo>
        <DisplayName>Alvaro Tovar Casallas</DisplayName>
        <AccountId>28</AccountId>
        <AccountType/>
      </UserInfo>
      <UserInfo>
        <DisplayName>Jhon Fredy Zabala Ruiz</DisplayName>
        <AccountId>207</AccountId>
        <AccountType/>
      </UserInfo>
      <UserInfo>
        <DisplayName>Ivan Dario Melo Lagos</DisplayName>
        <AccountId>319</AccountId>
        <AccountType/>
      </UserInfo>
      <UserInfo>
        <DisplayName>Luis Orlando Montoya Alvarez</DisplayName>
        <AccountId>2032</AccountId>
        <AccountType/>
      </UserInfo>
      <UserInfo>
        <DisplayName>Freddy Yesid Ospina Prieto</DisplayName>
        <AccountId>505</AccountId>
        <AccountType/>
      </UserInfo>
      <UserInfo>
        <DisplayName>Jhon Edison Guzman Arias</DisplayName>
        <AccountId>577</AccountId>
        <AccountType/>
      </UserInfo>
      <UserInfo>
        <DisplayName>Juan Pablo Verano Russi</DisplayName>
        <AccountId>1649</AccountId>
        <AccountType/>
      </UserInfo>
      <UserInfo>
        <DisplayName>Paulo Andres Gil Ramirez</DisplayName>
        <AccountId>6362</AccountId>
        <AccountType/>
      </UserInfo>
      <UserInfo>
        <DisplayName>Edwin Jair Lopez Bejarano</DisplayName>
        <AccountId>1760</AccountId>
        <AccountType/>
      </UserInfo>
    </SharedWithUsers>
    <lcf76f155ced4ddcb4097134ff3c332f xmlns="71fe5c4c-3811-4faf-9eff-dc458709ae03">
      <Terms xmlns="http://schemas.microsoft.com/office/infopath/2007/PartnerControls"/>
    </lcf76f155ced4ddcb4097134ff3c332f>
    <TaxCatchAll xmlns="0f48a438-64cf-44d4-aecf-f5acc72c7896" xsi:nil="true"/>
    <MediaLengthInSeconds xmlns="71fe5c4c-3811-4faf-9eff-dc458709ae03" xsi:nil="true"/>
    <Orden xmlns="71fe5c4c-3811-4faf-9eff-dc458709ae03">1</Orde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E7E83-988E-41A1-B1DD-7BC33F2D9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0F5F6-0522-4FC3-B8D4-6756702BBBD7}"/>
</file>

<file path=customXml/itemProps3.xml><?xml version="1.0" encoding="utf-8"?>
<ds:datastoreItem xmlns:ds="http://schemas.openxmlformats.org/officeDocument/2006/customXml" ds:itemID="{F448ACBC-196A-4C24-B1CE-EC11368267FE}">
  <ds:schemaRefs>
    <ds:schemaRef ds:uri="http://schemas.microsoft.com/office/2006/metadata/properties"/>
    <ds:schemaRef ds:uri="http://schemas.microsoft.com/office/infopath/2007/PartnerControls"/>
    <ds:schemaRef ds:uri="313dc85d-5bab-4eeb-86ad-9e619537987a"/>
    <ds:schemaRef ds:uri="ea91d785-2c90-43d2-acd6-4207220cd395"/>
  </ds:schemaRefs>
</ds:datastoreItem>
</file>

<file path=customXml/itemProps4.xml><?xml version="1.0" encoding="utf-8"?>
<ds:datastoreItem xmlns:ds="http://schemas.openxmlformats.org/officeDocument/2006/customXml" ds:itemID="{EBCA81A6-56A0-4184-82C6-20AA96424D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PlantillaAGPC.dot</Template>
  <TotalTime>1938</TotalTime>
  <Pages>2</Pages>
  <Words>392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AGP DE COLOMBIA S.A.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Ljaramillo</dc:creator>
  <cp:keywords/>
  <cp:lastModifiedBy>Fabio Garcia Alvarez</cp:lastModifiedBy>
  <cp:revision>750</cp:revision>
  <cp:lastPrinted>2006-10-20T04:18:00Z</cp:lastPrinted>
  <dcterms:created xsi:type="dcterms:W3CDTF">2024-04-11T14:20:00Z</dcterms:created>
  <dcterms:modified xsi:type="dcterms:W3CDTF">2025-03-31T13:35:00Z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0x0101000CEFAA040EA9B74680F048E38A3CB209</vt:lpwstr>
  </property>
  <property fmtid="{D5CDD505-2E9C-101B-9397-08002B2CF9AE}" pid="3" name="Order">
    <vt:r8>9900</vt:r8>
  </property>
  <property fmtid="{D5CDD505-2E9C-101B-9397-08002B2CF9AE}" pid="4" name="ComplianceAssetId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